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651786" w:rsidRPr="00F23348" w:rsidTr="001E72D8">
        <w:trPr>
          <w:cantSplit/>
          <w:trHeight w:val="3269"/>
        </w:trPr>
        <w:tc>
          <w:tcPr>
            <w:tcW w:w="411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651786" w:rsidRPr="00F23348" w:rsidTr="00445CD4">
              <w:trPr>
                <w:cantSplit/>
                <w:trHeight w:val="3269"/>
              </w:trPr>
              <w:tc>
                <w:tcPr>
                  <w:tcW w:w="4111" w:type="dxa"/>
                </w:tcPr>
                <w:p w:rsidR="00651786" w:rsidRPr="00AB4DB4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651786" w:rsidRPr="00AB4DB4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651786" w:rsidRPr="00AB4DB4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651786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651786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651786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651786" w:rsidRPr="00E02B3E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651786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651786" w:rsidRPr="00E374AF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651786" w:rsidRPr="00E374AF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651786" w:rsidRPr="00AB4DB4" w:rsidRDefault="00651786" w:rsidP="00651786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651786" w:rsidRDefault="00651786" w:rsidP="00651786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651786" w:rsidRDefault="00651786" w:rsidP="00651786"/>
        </w:tc>
        <w:tc>
          <w:tcPr>
            <w:tcW w:w="680" w:type="dxa"/>
          </w:tcPr>
          <w:p w:rsidR="00651786" w:rsidRDefault="00651786" w:rsidP="00651786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651786" w:rsidRPr="00E27858" w:rsidRDefault="00651786" w:rsidP="00651786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651786" w:rsidRPr="00E27858" w:rsidRDefault="00651786" w:rsidP="00651786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651786" w:rsidRPr="00E27858" w:rsidRDefault="00651786" w:rsidP="00651786">
            <w:pPr>
              <w:ind w:firstLine="342"/>
              <w:rPr>
                <w:szCs w:val="28"/>
              </w:rPr>
            </w:pPr>
          </w:p>
          <w:p w:rsidR="00651786" w:rsidRPr="0042379B" w:rsidRDefault="00651786" w:rsidP="00651786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651786" w:rsidRPr="0042379B" w:rsidRDefault="00651786" w:rsidP="00651786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1D781A" w:rsidRPr="001D781A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</w:t>
      </w:r>
      <w:r w:rsidR="001D781A">
        <w:rPr>
          <w:rFonts w:ascii="Times New Roman" w:hAnsi="Times New Roman" w:cs="Times New Roman"/>
          <w:bCs/>
          <w:sz w:val="28"/>
          <w:szCs w:val="28"/>
        </w:rPr>
        <w:t>Закон Ярославской области «О </w:t>
      </w:r>
      <w:r w:rsidR="001D781A" w:rsidRPr="001D781A">
        <w:rPr>
          <w:rFonts w:ascii="Times New Roman" w:hAnsi="Times New Roman" w:cs="Times New Roman"/>
          <w:bCs/>
          <w:sz w:val="28"/>
          <w:szCs w:val="28"/>
        </w:rPr>
        <w:t>наделении органов местного самоуправления государственными полномочиями Ярославской области»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465C09" w:rsidP="009C476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</w:t>
      </w:r>
      <w:r w:rsidR="00852E8B" w:rsidRPr="00465C09">
        <w:rPr>
          <w:szCs w:val="28"/>
        </w:rPr>
        <w:t xml:space="preserve">назначен </w:t>
      </w:r>
      <w:r w:rsidR="00000AF4">
        <w:rPr>
          <w:szCs w:val="28"/>
        </w:rPr>
        <w:t>министр образования Ярославской области Лобода И.В</w:t>
      </w:r>
      <w:r w:rsidR="00304D0D" w:rsidRPr="00304D0D">
        <w:rPr>
          <w:szCs w:val="28"/>
        </w:rPr>
        <w:t>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61E90">
        <w:rPr>
          <w:rFonts w:ascii="Times New Roman" w:hAnsi="Times New Roman"/>
          <w:sz w:val="28"/>
        </w:rPr>
        <w:t xml:space="preserve">____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52E8B" w:rsidRPr="008F3EAB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F3EAB">
        <w:rPr>
          <w:rFonts w:ascii="Times New Roman" w:hAnsi="Times New Roman" w:cs="Times New Roman"/>
          <w:sz w:val="24"/>
          <w:szCs w:val="24"/>
        </w:rPr>
        <w:t>Вошатко Антон Владимирович,</w:t>
      </w:r>
    </w:p>
    <w:p w:rsidR="005936EB" w:rsidRPr="008F3EAB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8F3EAB">
        <w:rPr>
          <w:rFonts w:ascii="Times New Roman" w:hAnsi="Times New Roman" w:cs="Times New Roman"/>
          <w:sz w:val="24"/>
          <w:szCs w:val="24"/>
        </w:rPr>
        <w:t xml:space="preserve">(4852) 40 </w:t>
      </w:r>
      <w:r w:rsidR="00661B58">
        <w:rPr>
          <w:rFonts w:ascii="Times New Roman" w:hAnsi="Times New Roman" w:cs="Times New Roman"/>
          <w:sz w:val="24"/>
          <w:szCs w:val="24"/>
        </w:rPr>
        <w:t>10</w:t>
      </w:r>
      <w:r w:rsidRPr="008F3EAB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8F3EAB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7DF" w:rsidRDefault="000B57DF">
      <w:r>
        <w:separator/>
      </w:r>
    </w:p>
  </w:endnote>
  <w:endnote w:type="continuationSeparator" w:id="0">
    <w:p w:rsidR="000B57DF" w:rsidRDefault="000B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7DF" w:rsidRDefault="000B57DF">
      <w:r>
        <w:separator/>
      </w:r>
    </w:p>
  </w:footnote>
  <w:footnote w:type="continuationSeparator" w:id="0">
    <w:p w:rsidR="000B57DF" w:rsidRDefault="000B5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0AF4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7B1B"/>
    <w:rsid w:val="000663B2"/>
    <w:rsid w:val="00095DA7"/>
    <w:rsid w:val="000B57DF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1DA3"/>
    <w:rsid w:val="001C77F1"/>
    <w:rsid w:val="001D781A"/>
    <w:rsid w:val="001D7C14"/>
    <w:rsid w:val="001E0E71"/>
    <w:rsid w:val="001E1A79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04D0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A3F29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37292"/>
    <w:rsid w:val="00643CED"/>
    <w:rsid w:val="00651786"/>
    <w:rsid w:val="00661B58"/>
    <w:rsid w:val="00673E81"/>
    <w:rsid w:val="00690094"/>
    <w:rsid w:val="0069635A"/>
    <w:rsid w:val="006975C5"/>
    <w:rsid w:val="006A0365"/>
    <w:rsid w:val="006A0D06"/>
    <w:rsid w:val="006A74E1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78F8"/>
    <w:rsid w:val="008E2E14"/>
    <w:rsid w:val="008F257E"/>
    <w:rsid w:val="008F3EAB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5025A"/>
    <w:rsid w:val="00C5140E"/>
    <w:rsid w:val="00C516AF"/>
    <w:rsid w:val="00C619EB"/>
    <w:rsid w:val="00C673D5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7B15"/>
    <w:rsid w:val="00E70EE2"/>
    <w:rsid w:val="00E73EDC"/>
    <w:rsid w:val="00E9164F"/>
    <w:rsid w:val="00EA11FE"/>
    <w:rsid w:val="00EA27FF"/>
    <w:rsid w:val="00EB0237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5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5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49A8-8B6A-42DF-82F0-DED2A8EE2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2023-11-30T06:40:00Z</cp:lastPrinted>
  <dcterms:created xsi:type="dcterms:W3CDTF">2023-12-14T06:26:00Z</dcterms:created>
  <dcterms:modified xsi:type="dcterms:W3CDTF">2023-12-14T06:26:00Z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