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1EF" w:rsidRPr="0009060A" w:rsidRDefault="00CE41EF" w:rsidP="009F555C">
      <w:pPr>
        <w:keepNext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09060A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Проект вносит</w:t>
      </w:r>
    </w:p>
    <w:p w:rsidR="00CE41EF" w:rsidRPr="0009060A" w:rsidRDefault="009F555C" w:rsidP="009F555C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60A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Муниципальный Совет Ярославского муниципального округа</w:t>
      </w:r>
    </w:p>
    <w:p w:rsidR="005A5B8C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84E5F2" wp14:editId="707662C2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036794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9F5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090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="00666C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55C" w:rsidRPr="00E41DC3" w:rsidRDefault="009F555C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</w:t>
      </w:r>
      <w:r w:rsidR="002B25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:rsidR="00903BC3" w:rsidRDefault="00B274FA" w:rsidP="005412D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903BC3">
        <w:rPr>
          <w:sz w:val="28"/>
          <w:szCs w:val="28"/>
        </w:rPr>
        <w:t>Ярославского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</w:t>
      </w:r>
      <w:r w:rsidR="002E7CAD">
        <w:rPr>
          <w:sz w:val="28"/>
          <w:szCs w:val="28"/>
        </w:rPr>
        <w:t>их сельских населенных пунктов:</w:t>
      </w:r>
    </w:p>
    <w:p w:rsidR="00087048" w:rsidRPr="00ED421A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87048" w:rsidRPr="00ED421A">
        <w:rPr>
          <w:sz w:val="28"/>
          <w:szCs w:val="28"/>
        </w:rPr>
        <w:t xml:space="preserve">) деревня </w:t>
      </w:r>
      <w:r w:rsidR="00087048">
        <w:rPr>
          <w:sz w:val="28"/>
          <w:szCs w:val="28"/>
        </w:rPr>
        <w:t>Ананьино</w:t>
      </w:r>
      <w:r w:rsidR="00087048" w:rsidRPr="00ED421A">
        <w:rPr>
          <w:sz w:val="28"/>
          <w:szCs w:val="28"/>
        </w:rPr>
        <w:t>,</w:t>
      </w:r>
      <w:r w:rsidR="00087048" w:rsidRPr="00ED421A">
        <w:t xml:space="preserve"> </w:t>
      </w:r>
      <w:r w:rsidR="00087048" w:rsidRPr="00ED421A">
        <w:rPr>
          <w:sz w:val="28"/>
          <w:szCs w:val="28"/>
        </w:rPr>
        <w:t xml:space="preserve">входящая в состав </w:t>
      </w:r>
      <w:r w:rsidR="00087048">
        <w:rPr>
          <w:sz w:val="28"/>
          <w:szCs w:val="28"/>
        </w:rPr>
        <w:t>Бекреневского</w:t>
      </w:r>
      <w:r w:rsidR="00087048" w:rsidRPr="00ED421A">
        <w:rPr>
          <w:sz w:val="28"/>
          <w:szCs w:val="28"/>
        </w:rPr>
        <w:t xml:space="preserve"> сельского округа </w:t>
      </w:r>
      <w:r w:rsidR="00087048">
        <w:rPr>
          <w:sz w:val="28"/>
          <w:szCs w:val="28"/>
        </w:rPr>
        <w:t>Ярославского</w:t>
      </w:r>
      <w:r w:rsidR="00087048" w:rsidRPr="00ED421A">
        <w:rPr>
          <w:sz w:val="28"/>
          <w:szCs w:val="28"/>
        </w:rPr>
        <w:t xml:space="preserve"> района Ярославской области</w:t>
      </w:r>
      <w:r w:rsidR="00087048">
        <w:rPr>
          <w:sz w:val="28"/>
          <w:szCs w:val="28"/>
        </w:rPr>
        <w:t>,</w:t>
      </w:r>
      <w:r w:rsidR="00087048" w:rsidRPr="00ED421A">
        <w:rPr>
          <w:sz w:val="28"/>
          <w:szCs w:val="28"/>
        </w:rPr>
        <w:t xml:space="preserve"> на тип сельского населенного пункта – село;</w:t>
      </w:r>
    </w:p>
    <w:p w:rsidR="00087048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87048" w:rsidRPr="00ED421A">
        <w:rPr>
          <w:sz w:val="28"/>
          <w:szCs w:val="28"/>
        </w:rPr>
        <w:t xml:space="preserve">) деревня </w:t>
      </w:r>
      <w:r w:rsidR="00087048">
        <w:rPr>
          <w:sz w:val="28"/>
          <w:szCs w:val="28"/>
        </w:rPr>
        <w:t>Гридино</w:t>
      </w:r>
      <w:r w:rsidR="00087048" w:rsidRPr="00ED421A">
        <w:rPr>
          <w:sz w:val="28"/>
          <w:szCs w:val="28"/>
        </w:rPr>
        <w:t xml:space="preserve">, входящая в состав </w:t>
      </w:r>
      <w:r w:rsidR="00087048">
        <w:rPr>
          <w:sz w:val="28"/>
          <w:szCs w:val="28"/>
        </w:rPr>
        <w:t>Бекреневского</w:t>
      </w:r>
      <w:r w:rsidR="00087048" w:rsidRPr="00ED421A">
        <w:rPr>
          <w:sz w:val="28"/>
          <w:szCs w:val="28"/>
        </w:rPr>
        <w:t xml:space="preserve"> сельского округа </w:t>
      </w:r>
      <w:r w:rsidR="00087048">
        <w:rPr>
          <w:sz w:val="28"/>
          <w:szCs w:val="28"/>
        </w:rPr>
        <w:t>Ярославского</w:t>
      </w:r>
      <w:r w:rsidR="00087048" w:rsidRPr="00ED421A">
        <w:rPr>
          <w:sz w:val="28"/>
          <w:szCs w:val="28"/>
        </w:rPr>
        <w:t xml:space="preserve"> района Ярославской области</w:t>
      </w:r>
      <w:r w:rsidR="00087048">
        <w:rPr>
          <w:sz w:val="28"/>
          <w:szCs w:val="28"/>
        </w:rPr>
        <w:t>,</w:t>
      </w:r>
      <w:r w:rsidR="00087048" w:rsidRPr="00ED421A">
        <w:rPr>
          <w:sz w:val="28"/>
          <w:szCs w:val="28"/>
        </w:rPr>
        <w:t xml:space="preserve"> на тип сельского населенного пункта – село</w:t>
      </w:r>
      <w:r w:rsidR="00087048">
        <w:rPr>
          <w:sz w:val="28"/>
          <w:szCs w:val="28"/>
        </w:rPr>
        <w:t>;</w:t>
      </w:r>
    </w:p>
    <w:p w:rsidR="00087048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7048" w:rsidRPr="00ED421A">
        <w:rPr>
          <w:sz w:val="28"/>
          <w:szCs w:val="28"/>
        </w:rPr>
        <w:t xml:space="preserve">) деревня </w:t>
      </w:r>
      <w:r w:rsidR="00087048">
        <w:rPr>
          <w:sz w:val="28"/>
          <w:szCs w:val="28"/>
        </w:rPr>
        <w:t>Жуково</w:t>
      </w:r>
      <w:r w:rsidR="00087048" w:rsidRPr="00ED421A">
        <w:rPr>
          <w:sz w:val="28"/>
          <w:szCs w:val="28"/>
        </w:rPr>
        <w:t xml:space="preserve">, входящая в состав </w:t>
      </w:r>
      <w:r w:rsidR="00087048">
        <w:rPr>
          <w:sz w:val="28"/>
          <w:szCs w:val="28"/>
        </w:rPr>
        <w:t xml:space="preserve">Бекреневского </w:t>
      </w:r>
      <w:r w:rsidR="00087048" w:rsidRPr="00ED421A">
        <w:rPr>
          <w:sz w:val="28"/>
          <w:szCs w:val="28"/>
        </w:rPr>
        <w:t xml:space="preserve">сельского округа </w:t>
      </w:r>
      <w:r w:rsidR="00087048">
        <w:rPr>
          <w:sz w:val="28"/>
          <w:szCs w:val="28"/>
        </w:rPr>
        <w:t>Ярославского</w:t>
      </w:r>
      <w:r w:rsidR="00087048" w:rsidRPr="00ED421A">
        <w:rPr>
          <w:sz w:val="28"/>
          <w:szCs w:val="28"/>
        </w:rPr>
        <w:t xml:space="preserve"> района Ярославской области</w:t>
      </w:r>
      <w:r w:rsidR="00087048">
        <w:rPr>
          <w:sz w:val="28"/>
          <w:szCs w:val="28"/>
        </w:rPr>
        <w:t>,</w:t>
      </w:r>
      <w:r w:rsidR="00087048" w:rsidRPr="00ED421A">
        <w:rPr>
          <w:sz w:val="28"/>
          <w:szCs w:val="28"/>
        </w:rPr>
        <w:t xml:space="preserve"> на тип сельского населенного пункта – село</w:t>
      </w:r>
      <w:r w:rsidR="00087048">
        <w:rPr>
          <w:sz w:val="28"/>
          <w:szCs w:val="28"/>
        </w:rPr>
        <w:t>;</w:t>
      </w:r>
    </w:p>
    <w:p w:rsidR="00087048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7048" w:rsidRPr="00ED421A">
        <w:rPr>
          <w:sz w:val="28"/>
          <w:szCs w:val="28"/>
        </w:rPr>
        <w:t xml:space="preserve">) деревня </w:t>
      </w:r>
      <w:r w:rsidR="00087048">
        <w:rPr>
          <w:sz w:val="28"/>
          <w:szCs w:val="28"/>
        </w:rPr>
        <w:t>Ларино</w:t>
      </w:r>
      <w:r w:rsidR="00087048" w:rsidRPr="00ED421A">
        <w:rPr>
          <w:sz w:val="28"/>
          <w:szCs w:val="28"/>
        </w:rPr>
        <w:t xml:space="preserve">, входящая в состав </w:t>
      </w:r>
      <w:r w:rsidR="00087048">
        <w:rPr>
          <w:sz w:val="28"/>
          <w:szCs w:val="28"/>
        </w:rPr>
        <w:t>Бекреневского</w:t>
      </w:r>
      <w:r w:rsidR="00087048" w:rsidRPr="00ED421A">
        <w:rPr>
          <w:sz w:val="28"/>
          <w:szCs w:val="28"/>
        </w:rPr>
        <w:t xml:space="preserve"> сельского округа </w:t>
      </w:r>
      <w:r w:rsidR="00087048">
        <w:rPr>
          <w:sz w:val="28"/>
          <w:szCs w:val="28"/>
        </w:rPr>
        <w:t>Ярославского</w:t>
      </w:r>
      <w:r w:rsidR="00087048" w:rsidRPr="00ED421A">
        <w:rPr>
          <w:sz w:val="28"/>
          <w:szCs w:val="28"/>
        </w:rPr>
        <w:t xml:space="preserve"> района Ярославской области</w:t>
      </w:r>
      <w:r w:rsidR="00087048">
        <w:rPr>
          <w:sz w:val="28"/>
          <w:szCs w:val="28"/>
        </w:rPr>
        <w:t>,</w:t>
      </w:r>
      <w:r w:rsidR="00087048" w:rsidRPr="00ED421A">
        <w:rPr>
          <w:sz w:val="28"/>
          <w:szCs w:val="28"/>
        </w:rPr>
        <w:t xml:space="preserve"> на тип сельского населенного пункта – </w:t>
      </w:r>
      <w:r w:rsidR="00087048">
        <w:rPr>
          <w:sz w:val="28"/>
          <w:szCs w:val="28"/>
        </w:rPr>
        <w:t>хутор;</w:t>
      </w:r>
    </w:p>
    <w:p w:rsidR="00087048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7048" w:rsidRPr="00ED421A">
        <w:rPr>
          <w:sz w:val="28"/>
          <w:szCs w:val="28"/>
        </w:rPr>
        <w:t xml:space="preserve">) деревня </w:t>
      </w:r>
      <w:r w:rsidR="00087048">
        <w:rPr>
          <w:sz w:val="28"/>
          <w:szCs w:val="28"/>
        </w:rPr>
        <w:t>Петелино</w:t>
      </w:r>
      <w:r w:rsidR="00087048" w:rsidRPr="00ED421A">
        <w:rPr>
          <w:sz w:val="28"/>
          <w:szCs w:val="28"/>
        </w:rPr>
        <w:t xml:space="preserve">, входящая в состав </w:t>
      </w:r>
      <w:r w:rsidR="00087048">
        <w:rPr>
          <w:sz w:val="28"/>
          <w:szCs w:val="28"/>
        </w:rPr>
        <w:t>Бекреневского</w:t>
      </w:r>
      <w:r w:rsidR="00087048" w:rsidRPr="00ED421A">
        <w:rPr>
          <w:sz w:val="28"/>
          <w:szCs w:val="28"/>
        </w:rPr>
        <w:t xml:space="preserve"> сельского округа </w:t>
      </w:r>
      <w:r w:rsidR="00087048">
        <w:rPr>
          <w:sz w:val="28"/>
          <w:szCs w:val="28"/>
        </w:rPr>
        <w:t>Ярославского</w:t>
      </w:r>
      <w:r w:rsidR="00087048" w:rsidRPr="00ED421A">
        <w:rPr>
          <w:sz w:val="28"/>
          <w:szCs w:val="28"/>
        </w:rPr>
        <w:t xml:space="preserve"> района Ярославской области</w:t>
      </w:r>
      <w:r w:rsidR="00087048">
        <w:rPr>
          <w:sz w:val="28"/>
          <w:szCs w:val="28"/>
        </w:rPr>
        <w:t>,</w:t>
      </w:r>
      <w:r w:rsidR="00087048" w:rsidRPr="00ED421A">
        <w:rPr>
          <w:sz w:val="28"/>
          <w:szCs w:val="28"/>
        </w:rPr>
        <w:t xml:space="preserve"> на тип сельского населенного пункта – село</w:t>
      </w:r>
      <w:r w:rsidR="00087048">
        <w:rPr>
          <w:sz w:val="28"/>
          <w:szCs w:val="28"/>
        </w:rPr>
        <w:t>;</w:t>
      </w:r>
    </w:p>
    <w:p w:rsidR="00087048" w:rsidRPr="0057644B" w:rsidRDefault="00E2568C" w:rsidP="0008704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6</w:t>
      </w:r>
      <w:r w:rsidR="00087048" w:rsidRPr="0057644B">
        <w:rPr>
          <w:sz w:val="28"/>
          <w:szCs w:val="28"/>
        </w:rPr>
        <w:t>) деревня Ченцы, входящая в состав Бекреневского сельского округа Ярославского района Ярославской области, на тип сельского населенного пункта – село;</w:t>
      </w:r>
    </w:p>
    <w:p w:rsidR="00EB529A" w:rsidRPr="0057644B" w:rsidRDefault="00E2568C" w:rsidP="00EB529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lastRenderedPageBreak/>
        <w:t>7</w:t>
      </w:r>
      <w:r w:rsidR="00EB529A" w:rsidRPr="0057644B">
        <w:rPr>
          <w:sz w:val="28"/>
          <w:szCs w:val="28"/>
        </w:rPr>
        <w:t>) деревня Василево, входящая в состав Глебовского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EB529A" w:rsidRPr="0057644B">
        <w:rPr>
          <w:sz w:val="28"/>
          <w:szCs w:val="28"/>
        </w:rPr>
        <w:t>;</w:t>
      </w:r>
    </w:p>
    <w:p w:rsidR="00EB529A" w:rsidRPr="0057644B" w:rsidRDefault="00EB529A" w:rsidP="00EB529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8) деревня Кузнечиха, входящая в состав Глебовского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Pr="0057644B">
        <w:rPr>
          <w:sz w:val="28"/>
          <w:szCs w:val="28"/>
        </w:rPr>
        <w:t>;</w:t>
      </w:r>
    </w:p>
    <w:p w:rsidR="00EB529A" w:rsidRPr="0057644B" w:rsidRDefault="00E2568C" w:rsidP="00EB529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9</w:t>
      </w:r>
      <w:r w:rsidR="00EB529A" w:rsidRPr="0057644B">
        <w:rPr>
          <w:sz w:val="28"/>
          <w:szCs w:val="28"/>
        </w:rPr>
        <w:t>) деревня Поповское, входящая в состав Глебовского сельского округа Ярославского района Ярославской области, на тип сельского населенного пункта – село;</w:t>
      </w:r>
    </w:p>
    <w:p w:rsidR="004D36DF" w:rsidRPr="00ED421A" w:rsidRDefault="00E2568C" w:rsidP="004D36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D36DF" w:rsidRPr="00ED421A">
        <w:rPr>
          <w:sz w:val="28"/>
          <w:szCs w:val="28"/>
        </w:rPr>
        <w:t>) деревня Б</w:t>
      </w:r>
      <w:r w:rsidR="004D36DF">
        <w:rPr>
          <w:sz w:val="28"/>
          <w:szCs w:val="28"/>
        </w:rPr>
        <w:t>екренево</w:t>
      </w:r>
      <w:r w:rsidR="004D36DF" w:rsidRPr="00ED421A">
        <w:rPr>
          <w:sz w:val="28"/>
          <w:szCs w:val="28"/>
        </w:rPr>
        <w:t xml:space="preserve">, входящая в состав </w:t>
      </w:r>
      <w:r w:rsidR="004D36DF">
        <w:rPr>
          <w:sz w:val="28"/>
          <w:szCs w:val="28"/>
        </w:rPr>
        <w:t xml:space="preserve">Карабихского </w:t>
      </w:r>
      <w:r w:rsidR="004D36DF" w:rsidRPr="00ED421A">
        <w:rPr>
          <w:sz w:val="28"/>
          <w:szCs w:val="28"/>
        </w:rPr>
        <w:t xml:space="preserve">сельского округа </w:t>
      </w:r>
      <w:r w:rsidR="004D36DF">
        <w:rPr>
          <w:sz w:val="28"/>
          <w:szCs w:val="28"/>
        </w:rPr>
        <w:t xml:space="preserve">Ярославского </w:t>
      </w:r>
      <w:r w:rsidR="004D36DF" w:rsidRPr="00ED421A">
        <w:rPr>
          <w:sz w:val="28"/>
          <w:szCs w:val="28"/>
        </w:rPr>
        <w:t>района Ярославской области</w:t>
      </w:r>
      <w:r w:rsidR="004D36DF">
        <w:rPr>
          <w:sz w:val="28"/>
          <w:szCs w:val="28"/>
        </w:rPr>
        <w:t>,</w:t>
      </w:r>
      <w:r w:rsidR="004D36DF" w:rsidRPr="00ED421A">
        <w:rPr>
          <w:sz w:val="28"/>
          <w:szCs w:val="28"/>
        </w:rPr>
        <w:t xml:space="preserve"> на тип сельского населенного пункта – </w:t>
      </w:r>
      <w:r w:rsidR="004D36DF">
        <w:rPr>
          <w:sz w:val="28"/>
          <w:szCs w:val="28"/>
        </w:rPr>
        <w:t>хутор</w:t>
      </w:r>
      <w:r w:rsidR="004D36DF" w:rsidRPr="00ED421A">
        <w:rPr>
          <w:sz w:val="28"/>
          <w:szCs w:val="28"/>
        </w:rPr>
        <w:t xml:space="preserve">; </w:t>
      </w:r>
    </w:p>
    <w:p w:rsidR="004D36DF" w:rsidRDefault="00E2568C" w:rsidP="004D36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D36DF" w:rsidRPr="00ED421A">
        <w:rPr>
          <w:sz w:val="28"/>
          <w:szCs w:val="28"/>
        </w:rPr>
        <w:t xml:space="preserve">) деревня </w:t>
      </w:r>
      <w:r w:rsidR="004D36DF">
        <w:rPr>
          <w:sz w:val="28"/>
          <w:szCs w:val="28"/>
        </w:rPr>
        <w:t>Василево</w:t>
      </w:r>
      <w:r w:rsidR="004D36DF" w:rsidRPr="00ED421A">
        <w:rPr>
          <w:sz w:val="28"/>
          <w:szCs w:val="28"/>
        </w:rPr>
        <w:t xml:space="preserve">, входящая в состав </w:t>
      </w:r>
      <w:r w:rsidR="004D36DF">
        <w:rPr>
          <w:sz w:val="28"/>
          <w:szCs w:val="28"/>
        </w:rPr>
        <w:t xml:space="preserve">Карабихского </w:t>
      </w:r>
      <w:r w:rsidR="004D36DF" w:rsidRPr="00ED421A">
        <w:rPr>
          <w:sz w:val="28"/>
          <w:szCs w:val="28"/>
        </w:rPr>
        <w:t xml:space="preserve">сельского округа </w:t>
      </w:r>
      <w:r w:rsidR="004D36DF">
        <w:rPr>
          <w:sz w:val="28"/>
          <w:szCs w:val="28"/>
        </w:rPr>
        <w:t>Ярославского</w:t>
      </w:r>
      <w:r w:rsidR="004D36DF" w:rsidRPr="00ED421A">
        <w:rPr>
          <w:sz w:val="28"/>
          <w:szCs w:val="28"/>
        </w:rPr>
        <w:t xml:space="preserve"> района Ярославской области</w:t>
      </w:r>
      <w:r w:rsidR="004D36DF">
        <w:rPr>
          <w:sz w:val="28"/>
          <w:szCs w:val="28"/>
        </w:rPr>
        <w:t>,</w:t>
      </w:r>
      <w:r w:rsidR="004D36DF" w:rsidRPr="00ED421A">
        <w:rPr>
          <w:sz w:val="28"/>
          <w:szCs w:val="28"/>
        </w:rPr>
        <w:t xml:space="preserve"> на тип сельского населенного пункта – село</w:t>
      </w:r>
      <w:r w:rsidR="004D36DF">
        <w:rPr>
          <w:sz w:val="28"/>
          <w:szCs w:val="28"/>
        </w:rPr>
        <w:t>;</w:t>
      </w:r>
    </w:p>
    <w:p w:rsidR="004D36DF" w:rsidRDefault="00E2568C" w:rsidP="004D36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D36DF" w:rsidRPr="00ED421A">
        <w:rPr>
          <w:sz w:val="28"/>
          <w:szCs w:val="28"/>
        </w:rPr>
        <w:t xml:space="preserve">) деревня </w:t>
      </w:r>
      <w:r w:rsidR="004D36DF">
        <w:rPr>
          <w:sz w:val="28"/>
          <w:szCs w:val="28"/>
        </w:rPr>
        <w:t>Лаптево</w:t>
      </w:r>
      <w:r w:rsidR="004D36DF" w:rsidRPr="00ED421A">
        <w:rPr>
          <w:sz w:val="28"/>
          <w:szCs w:val="28"/>
        </w:rPr>
        <w:t xml:space="preserve">, входящая в состав </w:t>
      </w:r>
      <w:r w:rsidR="004D36DF">
        <w:rPr>
          <w:sz w:val="28"/>
          <w:szCs w:val="28"/>
        </w:rPr>
        <w:t>Карабихского</w:t>
      </w:r>
      <w:r w:rsidR="004D36DF" w:rsidRPr="00ED421A">
        <w:rPr>
          <w:sz w:val="28"/>
          <w:szCs w:val="28"/>
        </w:rPr>
        <w:t xml:space="preserve"> сельского округа </w:t>
      </w:r>
      <w:r w:rsidR="004D36DF">
        <w:rPr>
          <w:sz w:val="28"/>
          <w:szCs w:val="28"/>
        </w:rPr>
        <w:t>Ярославского</w:t>
      </w:r>
      <w:r w:rsidR="004D36DF" w:rsidRPr="00ED421A">
        <w:rPr>
          <w:sz w:val="28"/>
          <w:szCs w:val="28"/>
        </w:rPr>
        <w:t xml:space="preserve"> района Ярославской области</w:t>
      </w:r>
      <w:r w:rsidR="004D36DF">
        <w:rPr>
          <w:sz w:val="28"/>
          <w:szCs w:val="28"/>
        </w:rPr>
        <w:t>,</w:t>
      </w:r>
      <w:r w:rsidR="004D36DF" w:rsidRPr="00ED421A">
        <w:rPr>
          <w:sz w:val="28"/>
          <w:szCs w:val="28"/>
        </w:rPr>
        <w:t xml:space="preserve"> на тип сельского населенного пункта – село</w:t>
      </w:r>
      <w:r w:rsidR="004D36DF">
        <w:rPr>
          <w:sz w:val="28"/>
          <w:szCs w:val="28"/>
        </w:rPr>
        <w:t>;</w:t>
      </w:r>
    </w:p>
    <w:p w:rsidR="00895DFE" w:rsidRDefault="00E2568C" w:rsidP="00895DF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895DFE" w:rsidRPr="00ED421A">
        <w:rPr>
          <w:sz w:val="28"/>
          <w:szCs w:val="28"/>
        </w:rPr>
        <w:t xml:space="preserve">) деревня </w:t>
      </w:r>
      <w:r w:rsidR="00895DFE">
        <w:rPr>
          <w:sz w:val="28"/>
          <w:szCs w:val="28"/>
        </w:rPr>
        <w:t>Семеновское</w:t>
      </w:r>
      <w:r w:rsidR="00895DFE" w:rsidRPr="00ED421A">
        <w:rPr>
          <w:sz w:val="28"/>
          <w:szCs w:val="28"/>
        </w:rPr>
        <w:t xml:space="preserve">, входящая в состав </w:t>
      </w:r>
      <w:r w:rsidR="00895DFE">
        <w:rPr>
          <w:sz w:val="28"/>
          <w:szCs w:val="28"/>
        </w:rPr>
        <w:t>Курбского</w:t>
      </w:r>
      <w:r w:rsidR="00895DFE" w:rsidRPr="00ED421A">
        <w:rPr>
          <w:sz w:val="28"/>
          <w:szCs w:val="28"/>
        </w:rPr>
        <w:t xml:space="preserve"> сельского округа </w:t>
      </w:r>
      <w:r w:rsidR="00895DFE">
        <w:rPr>
          <w:sz w:val="28"/>
          <w:szCs w:val="28"/>
        </w:rPr>
        <w:t>Ярославского</w:t>
      </w:r>
      <w:r w:rsidR="00895DFE" w:rsidRPr="00ED421A">
        <w:rPr>
          <w:sz w:val="28"/>
          <w:szCs w:val="28"/>
        </w:rPr>
        <w:t xml:space="preserve"> района Ярославской области</w:t>
      </w:r>
      <w:r w:rsidR="00895DFE">
        <w:rPr>
          <w:sz w:val="28"/>
          <w:szCs w:val="28"/>
        </w:rPr>
        <w:t>,</w:t>
      </w:r>
      <w:r w:rsidR="00895DFE" w:rsidRPr="00ED421A">
        <w:rPr>
          <w:sz w:val="28"/>
          <w:szCs w:val="28"/>
        </w:rPr>
        <w:t xml:space="preserve"> на тип сельского населенного пункта – </w:t>
      </w:r>
      <w:r w:rsidR="00895DFE">
        <w:rPr>
          <w:sz w:val="28"/>
          <w:szCs w:val="28"/>
        </w:rPr>
        <w:t>поселок;</w:t>
      </w:r>
    </w:p>
    <w:p w:rsidR="002B5169" w:rsidRDefault="00E2568C" w:rsidP="002B516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B5169" w:rsidRPr="00ED421A">
        <w:rPr>
          <w:sz w:val="28"/>
          <w:szCs w:val="28"/>
        </w:rPr>
        <w:t xml:space="preserve">) деревня </w:t>
      </w:r>
      <w:r w:rsidR="002B5169">
        <w:rPr>
          <w:sz w:val="28"/>
          <w:szCs w:val="28"/>
        </w:rPr>
        <w:t>Головинское</w:t>
      </w:r>
      <w:r w:rsidR="002B5169" w:rsidRPr="00ED421A">
        <w:rPr>
          <w:sz w:val="28"/>
          <w:szCs w:val="28"/>
        </w:rPr>
        <w:t xml:space="preserve">, входящая в состав </w:t>
      </w:r>
      <w:r w:rsidR="002B5169">
        <w:rPr>
          <w:sz w:val="28"/>
          <w:szCs w:val="28"/>
        </w:rPr>
        <w:t>Левцовского</w:t>
      </w:r>
      <w:r w:rsidR="002B5169" w:rsidRPr="00ED421A">
        <w:rPr>
          <w:sz w:val="28"/>
          <w:szCs w:val="28"/>
        </w:rPr>
        <w:t xml:space="preserve"> сельского округа </w:t>
      </w:r>
      <w:r w:rsidR="002B5169">
        <w:rPr>
          <w:sz w:val="28"/>
          <w:szCs w:val="28"/>
        </w:rPr>
        <w:t>Ярославского</w:t>
      </w:r>
      <w:r w:rsidR="002B5169" w:rsidRPr="00ED421A">
        <w:rPr>
          <w:sz w:val="28"/>
          <w:szCs w:val="28"/>
        </w:rPr>
        <w:t xml:space="preserve"> района Ярославской области</w:t>
      </w:r>
      <w:r w:rsidR="002B5169">
        <w:rPr>
          <w:sz w:val="28"/>
          <w:szCs w:val="28"/>
        </w:rPr>
        <w:t>,</w:t>
      </w:r>
      <w:r w:rsidR="002B5169" w:rsidRPr="00ED421A">
        <w:rPr>
          <w:sz w:val="28"/>
          <w:szCs w:val="28"/>
        </w:rPr>
        <w:t xml:space="preserve"> на тип сельского населенного пункта – село</w:t>
      </w:r>
      <w:r w:rsidR="002B5169">
        <w:rPr>
          <w:sz w:val="28"/>
          <w:szCs w:val="28"/>
        </w:rPr>
        <w:t>;</w:t>
      </w:r>
    </w:p>
    <w:p w:rsidR="002B5169" w:rsidRPr="0057644B" w:rsidRDefault="00E2568C" w:rsidP="002B516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2B5169" w:rsidRPr="00ED421A">
        <w:rPr>
          <w:sz w:val="28"/>
          <w:szCs w:val="28"/>
        </w:rPr>
        <w:t xml:space="preserve">) деревня </w:t>
      </w:r>
      <w:r w:rsidR="002B5169">
        <w:rPr>
          <w:sz w:val="28"/>
          <w:szCs w:val="28"/>
        </w:rPr>
        <w:t>Колокуново</w:t>
      </w:r>
      <w:r w:rsidR="002B5169" w:rsidRPr="00ED421A">
        <w:rPr>
          <w:sz w:val="28"/>
          <w:szCs w:val="28"/>
        </w:rPr>
        <w:t xml:space="preserve">, входящая в состав </w:t>
      </w:r>
      <w:r w:rsidR="002B5169">
        <w:rPr>
          <w:sz w:val="28"/>
          <w:szCs w:val="28"/>
        </w:rPr>
        <w:t>Левцовского</w:t>
      </w:r>
      <w:r w:rsidR="002B5169" w:rsidRPr="00ED421A">
        <w:rPr>
          <w:sz w:val="28"/>
          <w:szCs w:val="28"/>
        </w:rPr>
        <w:t xml:space="preserve"> сельского округа </w:t>
      </w:r>
      <w:r w:rsidR="002B5169">
        <w:rPr>
          <w:sz w:val="28"/>
          <w:szCs w:val="28"/>
        </w:rPr>
        <w:t>Ярославского</w:t>
      </w:r>
      <w:r w:rsidR="002B5169" w:rsidRPr="00ED421A">
        <w:rPr>
          <w:sz w:val="28"/>
          <w:szCs w:val="28"/>
        </w:rPr>
        <w:t xml:space="preserve"> района Ярославской области</w:t>
      </w:r>
      <w:r w:rsidR="002B5169">
        <w:rPr>
          <w:sz w:val="28"/>
          <w:szCs w:val="28"/>
        </w:rPr>
        <w:t>,</w:t>
      </w:r>
      <w:r w:rsidR="002B5169" w:rsidRPr="00ED421A">
        <w:rPr>
          <w:sz w:val="28"/>
          <w:szCs w:val="28"/>
        </w:rPr>
        <w:t xml:space="preserve"> на тип сельского </w:t>
      </w:r>
      <w:r w:rsidR="002B5169" w:rsidRPr="0057644B">
        <w:rPr>
          <w:sz w:val="28"/>
          <w:szCs w:val="28"/>
        </w:rPr>
        <w:t>населенного пункта – село;</w:t>
      </w:r>
    </w:p>
    <w:p w:rsidR="002B5169" w:rsidRPr="0057644B" w:rsidRDefault="00E2568C" w:rsidP="002B516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16</w:t>
      </w:r>
      <w:r w:rsidR="002B5169" w:rsidRPr="0057644B">
        <w:rPr>
          <w:sz w:val="28"/>
          <w:szCs w:val="28"/>
        </w:rPr>
        <w:t>) деревня Маньково, входящая в состав Левцовского сельского округа Ярославского района Ярославской области, на тип сельского населенного пункта – село;</w:t>
      </w:r>
    </w:p>
    <w:p w:rsidR="002B5169" w:rsidRPr="0057644B" w:rsidRDefault="00E2568C" w:rsidP="002B516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17</w:t>
      </w:r>
      <w:r w:rsidR="002B5169" w:rsidRPr="0057644B">
        <w:rPr>
          <w:sz w:val="28"/>
          <w:szCs w:val="28"/>
        </w:rPr>
        <w:t>) деревня Семеновское, входящая в состав Левцовского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2B5169" w:rsidRPr="0057644B">
        <w:rPr>
          <w:sz w:val="28"/>
          <w:szCs w:val="28"/>
        </w:rPr>
        <w:t>;</w:t>
      </w:r>
    </w:p>
    <w:p w:rsidR="002B5169" w:rsidRPr="0057644B" w:rsidRDefault="00E2568C" w:rsidP="002B516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18</w:t>
      </w:r>
      <w:r w:rsidR="002B5169" w:rsidRPr="0057644B">
        <w:rPr>
          <w:sz w:val="28"/>
          <w:szCs w:val="28"/>
        </w:rPr>
        <w:t>) деревня Юрьево, входящая в состав Левцовского сельского округа Ярославского района Ярославской области, на тип сельского населенного пункта – село;</w:t>
      </w:r>
    </w:p>
    <w:p w:rsidR="0072487D" w:rsidRPr="0057644B" w:rsidRDefault="0072487D" w:rsidP="0072487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1</w:t>
      </w:r>
      <w:r w:rsidR="00E2568C">
        <w:rPr>
          <w:sz w:val="28"/>
          <w:szCs w:val="28"/>
        </w:rPr>
        <w:t>9</w:t>
      </w:r>
      <w:r w:rsidRPr="00ED421A">
        <w:rPr>
          <w:sz w:val="28"/>
          <w:szCs w:val="28"/>
        </w:rPr>
        <w:t xml:space="preserve">) деревня </w:t>
      </w:r>
      <w:r>
        <w:rPr>
          <w:sz w:val="28"/>
          <w:szCs w:val="28"/>
        </w:rPr>
        <w:t>Алексеевское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Лютовского</w:t>
      </w:r>
      <w:r w:rsidRPr="00ED421A">
        <w:rPr>
          <w:sz w:val="28"/>
          <w:szCs w:val="28"/>
        </w:rPr>
        <w:t xml:space="preserve"> сельского </w:t>
      </w:r>
      <w:r w:rsidRPr="0057644B">
        <w:rPr>
          <w:sz w:val="28"/>
          <w:szCs w:val="28"/>
        </w:rPr>
        <w:t>округа Ярославского района Ярославской области, на тип сельского населенного пункта – село;</w:t>
      </w:r>
    </w:p>
    <w:p w:rsidR="0072487D" w:rsidRPr="0057644B" w:rsidRDefault="00E2568C" w:rsidP="0072487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20</w:t>
      </w:r>
      <w:r w:rsidR="0072487D" w:rsidRPr="0057644B">
        <w:rPr>
          <w:sz w:val="28"/>
          <w:szCs w:val="28"/>
        </w:rPr>
        <w:t>) деревня Исаково, входящая в состав Лютовского сельского округа Ярославского района Ярославской области, на тип сельского населенного пункта – село;</w:t>
      </w:r>
    </w:p>
    <w:p w:rsidR="0072487D" w:rsidRPr="0057644B" w:rsidRDefault="00E2568C" w:rsidP="0072487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21</w:t>
      </w:r>
      <w:r w:rsidR="0072487D" w:rsidRPr="0057644B">
        <w:rPr>
          <w:sz w:val="28"/>
          <w:szCs w:val="28"/>
        </w:rPr>
        <w:t>) деревня Новоселки, входящая в состав Лютовского сельского округа Ярославского района Ярославской области, на тип сельского населенного пункта – село;</w:t>
      </w:r>
    </w:p>
    <w:p w:rsidR="00B951AE" w:rsidRPr="0057644B" w:rsidRDefault="00E2568C" w:rsidP="00B951A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lastRenderedPageBreak/>
        <w:t>2</w:t>
      </w:r>
      <w:r w:rsidR="00B951AE" w:rsidRPr="0057644B">
        <w:rPr>
          <w:sz w:val="28"/>
          <w:szCs w:val="28"/>
        </w:rPr>
        <w:t>2) деревня Ефремово, входящая в состав Меленковского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B951AE" w:rsidRPr="0057644B">
        <w:rPr>
          <w:sz w:val="28"/>
          <w:szCs w:val="28"/>
        </w:rPr>
        <w:t>;</w:t>
      </w:r>
    </w:p>
    <w:p w:rsidR="00B951AE" w:rsidRPr="0057644B" w:rsidRDefault="00E2568C" w:rsidP="00B951A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23</w:t>
      </w:r>
      <w:r w:rsidR="00B951AE" w:rsidRPr="0057644B">
        <w:rPr>
          <w:sz w:val="28"/>
          <w:szCs w:val="28"/>
        </w:rPr>
        <w:t>) деревня Курилово, входящая в состав Меленковского сельского округа Ярославского района Ярославской области, на тип сельского населенного пункта – село;</w:t>
      </w:r>
    </w:p>
    <w:p w:rsidR="008770ED" w:rsidRDefault="00E2568C" w:rsidP="008770E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24</w:t>
      </w:r>
      <w:r w:rsidR="008770ED" w:rsidRPr="0057644B">
        <w:rPr>
          <w:sz w:val="28"/>
          <w:szCs w:val="28"/>
        </w:rPr>
        <w:t xml:space="preserve">) деревня Давыдово, входящая </w:t>
      </w:r>
      <w:r w:rsidR="008770ED" w:rsidRPr="00ED421A">
        <w:rPr>
          <w:sz w:val="28"/>
          <w:szCs w:val="28"/>
        </w:rPr>
        <w:t xml:space="preserve">в состав </w:t>
      </w:r>
      <w:r w:rsidR="008770ED">
        <w:rPr>
          <w:sz w:val="28"/>
          <w:szCs w:val="28"/>
        </w:rPr>
        <w:t>Мордвиновского</w:t>
      </w:r>
      <w:r w:rsidR="008770ED" w:rsidRPr="00ED421A">
        <w:rPr>
          <w:sz w:val="28"/>
          <w:szCs w:val="28"/>
        </w:rPr>
        <w:t xml:space="preserve"> сельского округа </w:t>
      </w:r>
      <w:r w:rsidR="008770ED">
        <w:rPr>
          <w:sz w:val="28"/>
          <w:szCs w:val="28"/>
        </w:rPr>
        <w:t>Ярославского</w:t>
      </w:r>
      <w:r w:rsidR="008770ED" w:rsidRPr="00ED421A">
        <w:rPr>
          <w:sz w:val="28"/>
          <w:szCs w:val="28"/>
        </w:rPr>
        <w:t xml:space="preserve"> района Ярославской области</w:t>
      </w:r>
      <w:r w:rsidR="008770ED">
        <w:rPr>
          <w:sz w:val="28"/>
          <w:szCs w:val="28"/>
        </w:rPr>
        <w:t>,</w:t>
      </w:r>
      <w:r w:rsidR="008770ED" w:rsidRPr="00ED421A">
        <w:rPr>
          <w:sz w:val="28"/>
          <w:szCs w:val="28"/>
        </w:rPr>
        <w:t xml:space="preserve"> на тип сельского населенного пункта – </w:t>
      </w:r>
      <w:r w:rsidR="008770ED">
        <w:rPr>
          <w:sz w:val="28"/>
          <w:szCs w:val="28"/>
        </w:rPr>
        <w:t>поселок;</w:t>
      </w:r>
    </w:p>
    <w:p w:rsidR="008770ED" w:rsidRDefault="008770ED" w:rsidP="008770E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D421A">
        <w:rPr>
          <w:sz w:val="28"/>
          <w:szCs w:val="28"/>
        </w:rPr>
        <w:t xml:space="preserve">5) деревня </w:t>
      </w:r>
      <w:r>
        <w:rPr>
          <w:sz w:val="28"/>
          <w:szCs w:val="28"/>
        </w:rPr>
        <w:t>Павловское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Мордвиновского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Ярославского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хутор;</w:t>
      </w:r>
    </w:p>
    <w:p w:rsidR="008770ED" w:rsidRPr="0057644B" w:rsidRDefault="00E2568C" w:rsidP="008770E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8770ED" w:rsidRPr="00ED421A">
        <w:rPr>
          <w:sz w:val="28"/>
          <w:szCs w:val="28"/>
        </w:rPr>
        <w:t xml:space="preserve">) деревня </w:t>
      </w:r>
      <w:r w:rsidR="008770ED">
        <w:rPr>
          <w:sz w:val="28"/>
          <w:szCs w:val="28"/>
        </w:rPr>
        <w:t>Семеновское</w:t>
      </w:r>
      <w:r w:rsidR="008770ED" w:rsidRPr="00ED421A">
        <w:rPr>
          <w:sz w:val="28"/>
          <w:szCs w:val="28"/>
        </w:rPr>
        <w:t xml:space="preserve">, входящая в состав </w:t>
      </w:r>
      <w:r w:rsidR="008770ED">
        <w:rPr>
          <w:sz w:val="28"/>
          <w:szCs w:val="28"/>
        </w:rPr>
        <w:t>Мордвиновского</w:t>
      </w:r>
      <w:r w:rsidR="008770ED" w:rsidRPr="00ED421A">
        <w:rPr>
          <w:sz w:val="28"/>
          <w:szCs w:val="28"/>
        </w:rPr>
        <w:t xml:space="preserve"> сельского округа </w:t>
      </w:r>
      <w:r w:rsidR="008770ED">
        <w:rPr>
          <w:sz w:val="28"/>
          <w:szCs w:val="28"/>
        </w:rPr>
        <w:t>Ярославского</w:t>
      </w:r>
      <w:r w:rsidR="008770ED" w:rsidRPr="00ED421A">
        <w:rPr>
          <w:sz w:val="28"/>
          <w:szCs w:val="28"/>
        </w:rPr>
        <w:t xml:space="preserve"> района Ярославской области</w:t>
      </w:r>
      <w:r w:rsidR="008770ED">
        <w:rPr>
          <w:sz w:val="28"/>
          <w:szCs w:val="28"/>
        </w:rPr>
        <w:t>,</w:t>
      </w:r>
      <w:r w:rsidR="008770ED" w:rsidRPr="00ED421A">
        <w:rPr>
          <w:sz w:val="28"/>
          <w:szCs w:val="28"/>
        </w:rPr>
        <w:t xml:space="preserve"> на тип сельского </w:t>
      </w:r>
      <w:r w:rsidR="008770ED" w:rsidRPr="0057644B">
        <w:rPr>
          <w:sz w:val="28"/>
          <w:szCs w:val="28"/>
        </w:rPr>
        <w:t>населенного пункта – село;</w:t>
      </w:r>
    </w:p>
    <w:p w:rsidR="00005B73" w:rsidRPr="0057644B" w:rsidRDefault="00E2568C" w:rsidP="00005B7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27</w:t>
      </w:r>
      <w:r w:rsidR="00005B73" w:rsidRPr="0057644B">
        <w:rPr>
          <w:sz w:val="28"/>
          <w:szCs w:val="28"/>
        </w:rPr>
        <w:t>) деревня Починки, входящая в состав Рютневского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005B73" w:rsidRPr="0057644B">
        <w:rPr>
          <w:sz w:val="28"/>
          <w:szCs w:val="28"/>
        </w:rPr>
        <w:t>;</w:t>
      </w:r>
    </w:p>
    <w:p w:rsidR="00591539" w:rsidRPr="0057644B" w:rsidRDefault="00E2568C" w:rsidP="0059153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28</w:t>
      </w:r>
      <w:r w:rsidR="00591539" w:rsidRPr="0057644B">
        <w:rPr>
          <w:sz w:val="28"/>
          <w:szCs w:val="28"/>
        </w:rPr>
        <w:t>) деревня Борисово, входящая в состав Телегинского сельского округа Ярославского района Ярославской области, на тип сельского населенного пункта – село;</w:t>
      </w:r>
    </w:p>
    <w:p w:rsidR="00591539" w:rsidRPr="0057644B" w:rsidRDefault="00E2568C" w:rsidP="0059153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29</w:t>
      </w:r>
      <w:r w:rsidR="00591539" w:rsidRPr="0057644B">
        <w:rPr>
          <w:sz w:val="28"/>
          <w:szCs w:val="28"/>
        </w:rPr>
        <w:t>) деревня Першино, входящая в состав Телегинского сельского округа Ярославского района Ярославской области, на тип сельского населенного пункта – село;</w:t>
      </w:r>
    </w:p>
    <w:p w:rsidR="00C92464" w:rsidRPr="0057644B" w:rsidRDefault="00E2568C" w:rsidP="00C9246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30</w:t>
      </w:r>
      <w:r w:rsidR="00C92464" w:rsidRPr="0057644B">
        <w:rPr>
          <w:sz w:val="28"/>
          <w:szCs w:val="28"/>
        </w:rPr>
        <w:t>) деревня Павловское, входящая в состав Толбухинского сельского округа Ярославского района Ярославской области, на тип се</w:t>
      </w:r>
      <w:r w:rsidR="0011489B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C92464" w:rsidRPr="0057644B">
        <w:rPr>
          <w:sz w:val="28"/>
          <w:szCs w:val="28"/>
        </w:rPr>
        <w:t>;</w:t>
      </w:r>
    </w:p>
    <w:p w:rsidR="00FA6461" w:rsidRPr="0057644B" w:rsidRDefault="00FA6461" w:rsidP="00FA646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</w:t>
      </w:r>
      <w:r w:rsidR="00E2568C" w:rsidRPr="0057644B">
        <w:rPr>
          <w:sz w:val="28"/>
          <w:szCs w:val="28"/>
        </w:rPr>
        <w:t>1</w:t>
      </w:r>
      <w:r w:rsidRPr="0057644B">
        <w:rPr>
          <w:sz w:val="28"/>
          <w:szCs w:val="28"/>
        </w:rPr>
        <w:t>) деревня Андреевское, входящая в состав Точищенского сельского округа Ярославского района Ярославской области, на тип сельского населенного пункта – село;</w:t>
      </w:r>
    </w:p>
    <w:p w:rsidR="00FA6461" w:rsidRPr="0057644B" w:rsidRDefault="00E2568C" w:rsidP="00FA646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32</w:t>
      </w:r>
      <w:r w:rsidR="00FA6461" w:rsidRPr="0057644B">
        <w:rPr>
          <w:sz w:val="28"/>
          <w:szCs w:val="28"/>
        </w:rPr>
        <w:t>) село Григорьевское, входящ</w:t>
      </w:r>
      <w:r w:rsidR="00DB2B1E" w:rsidRPr="0057644B">
        <w:rPr>
          <w:sz w:val="28"/>
          <w:szCs w:val="28"/>
        </w:rPr>
        <w:t>ее</w:t>
      </w:r>
      <w:r w:rsidR="00FA6461" w:rsidRPr="0057644B">
        <w:rPr>
          <w:sz w:val="28"/>
          <w:szCs w:val="28"/>
        </w:rPr>
        <w:t xml:space="preserve"> в состав Точищенского сельского округа Ярославского района Ярославской области, на тип сельского населенного пункта – поселок;</w:t>
      </w:r>
    </w:p>
    <w:p w:rsidR="00FA6461" w:rsidRPr="0057644B" w:rsidRDefault="00E2568C" w:rsidP="00FA646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33</w:t>
      </w:r>
      <w:r w:rsidR="00FA6461" w:rsidRPr="0057644B">
        <w:rPr>
          <w:sz w:val="28"/>
          <w:szCs w:val="28"/>
        </w:rPr>
        <w:t>) деревня Ильинское, входящая в состав Точищенского сельского округа Ярославского района Ярославской области, на тип сельского населенного пункта – село;</w:t>
      </w:r>
    </w:p>
    <w:p w:rsidR="002E7CAD" w:rsidRPr="0057644B" w:rsidRDefault="00E2568C" w:rsidP="00E2568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34</w:t>
      </w:r>
      <w:r w:rsidR="00FA6461" w:rsidRPr="0057644B">
        <w:rPr>
          <w:sz w:val="28"/>
          <w:szCs w:val="28"/>
        </w:rPr>
        <w:t>) деревня Павловское, входящая в состав Точищенского сельского округа Ярославского района Ярославской области, на тип сельского населенного пункта – село;</w:t>
      </w:r>
    </w:p>
    <w:p w:rsidR="00087048" w:rsidRPr="0057644B" w:rsidRDefault="00E2568C" w:rsidP="00FA646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35</w:t>
      </w:r>
      <w:r w:rsidR="00FA6461" w:rsidRPr="0057644B">
        <w:rPr>
          <w:sz w:val="28"/>
          <w:szCs w:val="28"/>
        </w:rPr>
        <w:t>) деревня Погорелки, входящая в состав Точищенского сельского округа Ярославского района Ярославской области, на тип се</w:t>
      </w:r>
      <w:r w:rsidR="00CF0D95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FA6461" w:rsidRPr="0057644B">
        <w:rPr>
          <w:sz w:val="28"/>
          <w:szCs w:val="28"/>
        </w:rPr>
        <w:t>;</w:t>
      </w:r>
    </w:p>
    <w:p w:rsidR="006B1C52" w:rsidRPr="0057644B" w:rsidRDefault="00E2568C" w:rsidP="006B1C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t>36</w:t>
      </w:r>
      <w:r w:rsidR="006B1C52" w:rsidRPr="0057644B">
        <w:rPr>
          <w:sz w:val="28"/>
          <w:szCs w:val="28"/>
        </w:rPr>
        <w:t xml:space="preserve">) деревня </w:t>
      </w:r>
      <w:r w:rsidR="00750CE9" w:rsidRPr="0057644B">
        <w:rPr>
          <w:sz w:val="28"/>
          <w:szCs w:val="28"/>
        </w:rPr>
        <w:t>Конищево</w:t>
      </w:r>
      <w:r w:rsidR="006B1C52" w:rsidRPr="0057644B">
        <w:rPr>
          <w:sz w:val="28"/>
          <w:szCs w:val="28"/>
        </w:rPr>
        <w:t xml:space="preserve">, входящая в состав </w:t>
      </w:r>
      <w:r w:rsidR="00750CE9" w:rsidRPr="0057644B">
        <w:rPr>
          <w:sz w:val="28"/>
          <w:szCs w:val="28"/>
        </w:rPr>
        <w:t>Ширинского</w:t>
      </w:r>
      <w:r w:rsidR="006B1C52" w:rsidRPr="0057644B">
        <w:rPr>
          <w:sz w:val="28"/>
          <w:szCs w:val="28"/>
        </w:rPr>
        <w:t xml:space="preserve"> сельского округа Ярославского района Ярославской области</w:t>
      </w:r>
      <w:r w:rsidR="00F55A58" w:rsidRPr="0057644B">
        <w:rPr>
          <w:sz w:val="28"/>
          <w:szCs w:val="28"/>
        </w:rPr>
        <w:t>,</w:t>
      </w:r>
      <w:r w:rsidR="006B1C52" w:rsidRPr="0057644B">
        <w:rPr>
          <w:sz w:val="28"/>
          <w:szCs w:val="28"/>
        </w:rPr>
        <w:t xml:space="preserve"> на тип се</w:t>
      </w:r>
      <w:r w:rsidR="00CF0D95" w:rsidRPr="0057644B">
        <w:rPr>
          <w:sz w:val="28"/>
          <w:szCs w:val="28"/>
        </w:rPr>
        <w:t xml:space="preserve">льского населенного пункта – </w:t>
      </w:r>
      <w:r w:rsidR="001C3DE6" w:rsidRPr="0057644B">
        <w:rPr>
          <w:sz w:val="28"/>
          <w:szCs w:val="28"/>
        </w:rPr>
        <w:t>слобода</w:t>
      </w:r>
      <w:r w:rsidR="006B1C52" w:rsidRPr="0057644B">
        <w:rPr>
          <w:sz w:val="28"/>
          <w:szCs w:val="28"/>
        </w:rPr>
        <w:t>;</w:t>
      </w:r>
    </w:p>
    <w:p w:rsidR="006B1C52" w:rsidRDefault="00E2568C" w:rsidP="006B1C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44B">
        <w:rPr>
          <w:sz w:val="28"/>
          <w:szCs w:val="28"/>
        </w:rPr>
        <w:lastRenderedPageBreak/>
        <w:t>37</w:t>
      </w:r>
      <w:r w:rsidR="006B1C52" w:rsidRPr="0057644B">
        <w:rPr>
          <w:sz w:val="28"/>
          <w:szCs w:val="28"/>
        </w:rPr>
        <w:t xml:space="preserve">) деревня </w:t>
      </w:r>
      <w:r w:rsidR="001F36B3" w:rsidRPr="0057644B">
        <w:rPr>
          <w:sz w:val="28"/>
          <w:szCs w:val="28"/>
        </w:rPr>
        <w:t>Починки</w:t>
      </w:r>
      <w:r w:rsidR="006B1C52" w:rsidRPr="0057644B">
        <w:rPr>
          <w:sz w:val="28"/>
          <w:szCs w:val="28"/>
        </w:rPr>
        <w:t xml:space="preserve">, входящая в состав </w:t>
      </w:r>
      <w:r w:rsidR="001F36B3" w:rsidRPr="0057644B">
        <w:rPr>
          <w:sz w:val="28"/>
          <w:szCs w:val="28"/>
        </w:rPr>
        <w:t>Ширинского</w:t>
      </w:r>
      <w:r w:rsidR="006B1C52" w:rsidRPr="0057644B">
        <w:rPr>
          <w:sz w:val="28"/>
          <w:szCs w:val="28"/>
        </w:rPr>
        <w:t xml:space="preserve"> сельского округа Ярославского района Ярославской </w:t>
      </w:r>
      <w:r w:rsidR="006B1C52" w:rsidRPr="00ED421A">
        <w:rPr>
          <w:sz w:val="28"/>
          <w:szCs w:val="28"/>
        </w:rPr>
        <w:t>области</w:t>
      </w:r>
      <w:r w:rsidR="00F55A58">
        <w:rPr>
          <w:sz w:val="28"/>
          <w:szCs w:val="28"/>
        </w:rPr>
        <w:t>,</w:t>
      </w:r>
      <w:r w:rsidR="006B1C52" w:rsidRPr="00ED421A">
        <w:rPr>
          <w:sz w:val="28"/>
          <w:szCs w:val="28"/>
        </w:rPr>
        <w:t xml:space="preserve"> на тип сельского населенного пункта – село</w:t>
      </w:r>
      <w:r w:rsidR="006B1C52">
        <w:rPr>
          <w:sz w:val="28"/>
          <w:szCs w:val="28"/>
        </w:rPr>
        <w:t>;</w:t>
      </w:r>
    </w:p>
    <w:p w:rsidR="006B1C52" w:rsidRDefault="00E2568C" w:rsidP="006B1C5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6B1C52" w:rsidRPr="00ED421A">
        <w:rPr>
          <w:sz w:val="28"/>
          <w:szCs w:val="28"/>
        </w:rPr>
        <w:t xml:space="preserve">) деревня </w:t>
      </w:r>
      <w:r w:rsidR="007D507A">
        <w:rPr>
          <w:sz w:val="28"/>
          <w:szCs w:val="28"/>
        </w:rPr>
        <w:t>Чуркино</w:t>
      </w:r>
      <w:r w:rsidR="006B1C52" w:rsidRPr="00ED421A">
        <w:rPr>
          <w:sz w:val="28"/>
          <w:szCs w:val="28"/>
        </w:rPr>
        <w:t xml:space="preserve">, входящая в состав </w:t>
      </w:r>
      <w:r w:rsidR="007D507A">
        <w:rPr>
          <w:sz w:val="28"/>
          <w:szCs w:val="28"/>
        </w:rPr>
        <w:t>Ширинского</w:t>
      </w:r>
      <w:r w:rsidR="006B1C52" w:rsidRPr="00ED421A">
        <w:rPr>
          <w:sz w:val="28"/>
          <w:szCs w:val="28"/>
        </w:rPr>
        <w:t xml:space="preserve"> сельского округа </w:t>
      </w:r>
      <w:r w:rsidR="006B1C52">
        <w:rPr>
          <w:sz w:val="28"/>
          <w:szCs w:val="28"/>
        </w:rPr>
        <w:t>Ярославского</w:t>
      </w:r>
      <w:r w:rsidR="006B1C52" w:rsidRPr="00ED421A">
        <w:rPr>
          <w:sz w:val="28"/>
          <w:szCs w:val="28"/>
        </w:rPr>
        <w:t xml:space="preserve"> района Ярославской области</w:t>
      </w:r>
      <w:r w:rsidR="00F55A58">
        <w:rPr>
          <w:sz w:val="28"/>
          <w:szCs w:val="28"/>
        </w:rPr>
        <w:t>,</w:t>
      </w:r>
      <w:r w:rsidR="006B1C52" w:rsidRPr="00ED421A">
        <w:rPr>
          <w:sz w:val="28"/>
          <w:szCs w:val="28"/>
        </w:rPr>
        <w:t xml:space="preserve"> на тип </w:t>
      </w:r>
      <w:r w:rsidR="007D507A">
        <w:rPr>
          <w:sz w:val="28"/>
          <w:szCs w:val="28"/>
        </w:rPr>
        <w:t>сельского населенного пункта – хутор</w:t>
      </w:r>
      <w:r w:rsidR="00FA6461">
        <w:rPr>
          <w:sz w:val="28"/>
          <w:szCs w:val="28"/>
        </w:rPr>
        <w:t>.</w:t>
      </w:r>
    </w:p>
    <w:p w:rsidR="006B1C52" w:rsidRDefault="006B1C52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373420" w:rsidRPr="00960930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DB4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0;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2025, 21 февраля, № 13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1043" w:rsidRDefault="00373420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F1CF4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r w:rsidR="005430D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Бекреневского</w:t>
      </w:r>
      <w:r w:rsidR="005D1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:rsidR="006D74D5" w:rsidRDefault="00D91D43" w:rsidP="00BA19D0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883F39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D1043" w:rsidRPr="00A14395" w:rsidTr="005D1043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A14395" w:rsidRDefault="00A14395" w:rsidP="00A143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A14395" w:rsidRPr="00A14395" w:rsidRDefault="005D1043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A14395" w:rsidRDefault="005D1043" w:rsidP="00793A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Ананьино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A14395" w:rsidRDefault="00D91D43" w:rsidP="00A143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960930" w:rsidRDefault="00A14395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A14395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960930" w:rsidRDefault="00A14395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A14395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Ананьино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Default="005603A4" w:rsidP="00757BF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A1439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A14395" w:rsidRPr="00A14395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A14395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A14395" w:rsidRDefault="00D91D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960930" w:rsidRDefault="00A14395" w:rsidP="005D1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A14395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960930" w:rsidRDefault="00A14395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A14395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Default="005603A4" w:rsidP="00757BF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5D10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A14395" w:rsidRPr="00A14395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A14395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A14395" w:rsidRPr="00A14395" w:rsidRDefault="000B1707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A14395" w:rsidRDefault="00D91D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960930" w:rsidRDefault="00A14395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A14395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960930" w:rsidRDefault="00A14395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A14395" w:rsidRPr="00960930" w:rsidRDefault="005D1043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Default="005603A4" w:rsidP="00757BF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A1439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A14395" w:rsidRPr="00A14395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A14395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A14395" w:rsidRDefault="00D91D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960930" w:rsidRDefault="00A14395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A14395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53" w:type="dxa"/>
          </w:tcPr>
          <w:p w:rsidR="00A14395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043" w:rsidRDefault="005603A4" w:rsidP="00757BF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5D104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D1043" w:rsidRPr="00A14395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D1043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D1043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D1043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Петелино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D1043" w:rsidRPr="00A14395" w:rsidRDefault="00D91D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043" w:rsidRPr="00960930" w:rsidRDefault="005D10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D1043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D1043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D1043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5D1043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Петелино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D1043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Default="005603A4" w:rsidP="00757BF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A1439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A14395" w:rsidRPr="00A14395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A14395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110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A14395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Ченцы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A14395" w:rsidRDefault="00D91D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91D43" w:rsidRDefault="00D91D43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960930" w:rsidRDefault="00A14395" w:rsidP="005D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A14395" w:rsidRPr="00960930" w:rsidTr="005D1043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960930" w:rsidRDefault="00A14395" w:rsidP="005D10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A14395" w:rsidRPr="00960930" w:rsidRDefault="005D1043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Ченцы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960930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91D43" w:rsidRDefault="00D91D43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5" w:rsidRPr="0057644B" w:rsidRDefault="007A0255" w:rsidP="00A14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4395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Глебовского</w:t>
      </w:r>
      <w:r w:rsidR="00A14395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4395" w:rsidRPr="0057644B" w:rsidRDefault="009F5002" w:rsidP="00852C5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A14395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14395" w:rsidRPr="0057644B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A1439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A1439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14395" w:rsidRPr="0057644B" w:rsidRDefault="009F5002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34A5A" w:rsidRPr="0057644B" w:rsidRDefault="00134A5A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395" w:rsidRPr="0057644B" w:rsidRDefault="00A14395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7A0255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14395" w:rsidRPr="0057644B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A14395" w:rsidRPr="0057644B" w:rsidRDefault="001C3DE6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A1439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A14395" w:rsidRPr="0057644B" w:rsidRDefault="00A1439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34A5A" w:rsidRPr="0057644B" w:rsidRDefault="00134A5A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5" w:rsidRPr="0057644B" w:rsidRDefault="009F5002" w:rsidP="00852C5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7A0255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7A0255" w:rsidRPr="0057644B" w:rsidRDefault="00B82D8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Кузнечиха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A0255" w:rsidRPr="0057644B" w:rsidRDefault="009F5002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34A5A" w:rsidRPr="0057644B" w:rsidRDefault="00134A5A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5" w:rsidRPr="0057644B" w:rsidRDefault="007A0255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7A0255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7A0255" w:rsidRPr="0057644B" w:rsidRDefault="001C3DE6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7A0255" w:rsidRPr="0057644B" w:rsidRDefault="00B82D8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Кузнечиха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34A5A" w:rsidRPr="0057644B" w:rsidRDefault="00134A5A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5" w:rsidRPr="0057644B" w:rsidRDefault="009F5002" w:rsidP="00852C5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7A0255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7A0255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7A0255" w:rsidRPr="0057644B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7A0255" w:rsidRPr="0057644B" w:rsidRDefault="00B82D8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A0255" w:rsidRPr="0057644B" w:rsidRDefault="009F5002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34A5A" w:rsidRPr="0057644B" w:rsidRDefault="00134A5A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5" w:rsidRPr="0057644B" w:rsidRDefault="007A0255" w:rsidP="007A02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7A0255" w:rsidRPr="00960930" w:rsidTr="007A0255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7A0255" w:rsidRPr="00960930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7A0255" w:rsidRPr="00960930" w:rsidRDefault="007A0255" w:rsidP="00B82D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7A0255" w:rsidRPr="00960930" w:rsidRDefault="00B82D8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7A0255" w:rsidRPr="00960930" w:rsidRDefault="007A0255" w:rsidP="007A0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34A5A" w:rsidRDefault="00134A5A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Default="00B82D85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Карабихского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2D85" w:rsidRDefault="00640D9E" w:rsidP="00852C5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52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2D8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82D85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Бекренево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82D85" w:rsidRPr="00A14395" w:rsidRDefault="00F6563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04E06" w:rsidRDefault="00804E06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Pr="00960930" w:rsidRDefault="00B82D85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82D85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53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Бекренево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804E06" w:rsidRDefault="00804E06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Default="00640D9E" w:rsidP="00852C5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152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2D8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82D85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82D85" w:rsidRPr="00A14395" w:rsidRDefault="00F6563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04E06" w:rsidRDefault="00804E06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Pr="00960930" w:rsidRDefault="00B82D85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82D85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3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804E06" w:rsidRDefault="00804E06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Default="00B7102B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52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2D85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82D85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82D85" w:rsidRPr="00A14395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82D85" w:rsidRPr="00A14395" w:rsidRDefault="00F6563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04E06" w:rsidRDefault="00804E06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D85" w:rsidRPr="00960930" w:rsidRDefault="00B82D85" w:rsidP="00B82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82D85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82D85" w:rsidRPr="00960930" w:rsidRDefault="00B82D8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804E06" w:rsidRDefault="00804E06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632" w:rsidRDefault="00D50BFE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A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r w:rsidR="005A4EE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Курбского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5A4EE2" w:rsidRDefault="005A4EE2" w:rsidP="00F65632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A4EE2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A14395" w:rsidRDefault="00F6563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F65632" w:rsidRDefault="00F6563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A4EE2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960930" w:rsidRDefault="006A3D5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253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F65632" w:rsidRDefault="00F6563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Default="00D50BFE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5A4E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Левцовского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5A4E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4EE2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A4EE2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A14395" w:rsidRDefault="00A5727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5727D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A4EE2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5727D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A4EE2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Колокуново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A14395" w:rsidRDefault="00A5727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5727D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A4EE2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3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Колокуново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5727D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5A4EE2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A4EE2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A14395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Маньково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A14395" w:rsidRDefault="00A5727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5727D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A4EE2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Маньково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5727D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5A4EE2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57644B" w:rsidRDefault="00A5727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5727D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57644B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57644B" w:rsidRDefault="001C3DE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5727D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5A4EE2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5A4EE2" w:rsidRPr="0057644B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5A4EE2" w:rsidRPr="0057644B" w:rsidRDefault="00A5727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5727D" w:rsidRPr="0057644B" w:rsidRDefault="00A5727D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A4EE2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5A4EE2" w:rsidRPr="00960930" w:rsidRDefault="005A4EE2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5727D" w:rsidRDefault="00A5727D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Default="00D50BFE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648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BC648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6164D">
        <w:rPr>
          <w:rFonts w:ascii="Times New Roman" w:eastAsia="Times New Roman" w:hAnsi="Times New Roman" w:cs="Times New Roman"/>
          <w:sz w:val="28"/>
          <w:szCs w:val="28"/>
          <w:lang w:eastAsia="ru-RU"/>
        </w:rPr>
        <w:t>ютовского</w:t>
      </w:r>
      <w:r w:rsidR="00BC648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BC64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C6486" w:rsidRDefault="00407777" w:rsidP="00A0397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BC648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C6486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C6486" w:rsidRPr="00A14395" w:rsidRDefault="0046164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C6486" w:rsidRPr="00A14395" w:rsidRDefault="00E506D4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506D4" w:rsidRDefault="00E506D4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Pr="00960930" w:rsidRDefault="00BC6486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C6486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BC6486" w:rsidRPr="00960930" w:rsidRDefault="0046164D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506D4" w:rsidRDefault="00E506D4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Default="00407777" w:rsidP="00A0397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="00BC648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C6486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C6486" w:rsidRPr="00A14395" w:rsidRDefault="00CF161C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Исаково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C6486" w:rsidRPr="00A14395" w:rsidRDefault="00E506D4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506D4" w:rsidRDefault="00E506D4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Pr="00960930" w:rsidRDefault="00BC6486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C6486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53" w:type="dxa"/>
          </w:tcPr>
          <w:p w:rsidR="00BC6486" w:rsidRPr="00960930" w:rsidRDefault="00CF161C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Исаково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506D4" w:rsidRDefault="00E506D4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Default="00407777" w:rsidP="00A0397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BC648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BC6486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BC6486" w:rsidRPr="00A14395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BC6486" w:rsidRPr="00A14395" w:rsidRDefault="00CF161C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C6486" w:rsidRPr="00A14395" w:rsidRDefault="00E506D4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506D4" w:rsidRDefault="00E506D4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486" w:rsidRPr="00960930" w:rsidRDefault="00BC6486" w:rsidP="00BC6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BC6486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BC6486" w:rsidRPr="00960930" w:rsidRDefault="00CF161C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Новоселки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BC6486" w:rsidRPr="00960930" w:rsidRDefault="00BC648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506D4" w:rsidRDefault="00E506D4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57644B" w:rsidRDefault="00D50BF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перечне населенных пунктов Меленковского сельского округа:</w:t>
      </w:r>
    </w:p>
    <w:p w:rsidR="00D50BFE" w:rsidRPr="0057644B" w:rsidRDefault="00410E6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D50BFE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6D129C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50BFE" w:rsidRPr="0057644B" w:rsidRDefault="003E45AB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10E6E" w:rsidRPr="0057644B" w:rsidRDefault="00410E6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57644B" w:rsidRDefault="00D50BF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6D129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50BFE" w:rsidRPr="0057644B" w:rsidRDefault="001C3DE6" w:rsidP="00D50BF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10E6E" w:rsidRPr="0057644B" w:rsidRDefault="00410E6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57644B" w:rsidRDefault="00410E6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D50BFE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6D129C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Курилово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50BFE" w:rsidRPr="0057644B" w:rsidRDefault="003E45AB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10E6E" w:rsidRPr="0057644B" w:rsidRDefault="00410E6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FE" w:rsidRPr="0057644B" w:rsidRDefault="00D50BFE" w:rsidP="00D50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6D129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Курилово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50BFE" w:rsidRPr="0057644B" w:rsidRDefault="00D50BFE" w:rsidP="006D12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10E6E" w:rsidRDefault="00410E6E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FA9" w:rsidRDefault="00CF6FA9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Мордвиновского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F6FA9" w:rsidRDefault="00EE41D9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CF6FA9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CF6FA9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CF6FA9" w:rsidRPr="00A14395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CF6FA9" w:rsidRPr="00A14395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CF6FA9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Давыдово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CF6FA9" w:rsidRPr="00A14395" w:rsidRDefault="003E45A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3E45AB" w:rsidRDefault="003E45AB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FA9" w:rsidRPr="00960930" w:rsidRDefault="00CF6FA9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CF6FA9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CF6FA9" w:rsidRPr="00960930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CF6FA9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253" w:type="dxa"/>
          </w:tcPr>
          <w:p w:rsidR="00CF6FA9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Давыдово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CF6FA9" w:rsidRPr="00960930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E45AB" w:rsidRDefault="003E45AB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FA9" w:rsidRDefault="00EE41D9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CF6FA9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CF6FA9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CF6FA9" w:rsidRPr="00A14395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CF6FA9" w:rsidRPr="00A14395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CF6FA9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CF6FA9" w:rsidRPr="00A14395" w:rsidRDefault="003E45A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3E45AB" w:rsidRDefault="003E45AB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FA9" w:rsidRPr="00960930" w:rsidRDefault="00CF6FA9" w:rsidP="00CF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CF6FA9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CF6FA9" w:rsidRPr="00960930" w:rsidRDefault="00CF6FA9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CF6FA9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53" w:type="dxa"/>
          </w:tcPr>
          <w:p w:rsidR="00CF6FA9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CF6FA9" w:rsidRPr="00960930" w:rsidRDefault="003E45A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3E45AB" w:rsidRDefault="003E45AB" w:rsidP="0048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70" w:rsidRDefault="00EE41D9" w:rsidP="0048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48557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485570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485570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485570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485570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85570" w:rsidRPr="00A14395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E45AB" w:rsidRDefault="003E45AB" w:rsidP="0048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570" w:rsidRPr="00960930" w:rsidRDefault="00485570" w:rsidP="0048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485570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485570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485570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485570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85570" w:rsidRPr="00960930" w:rsidRDefault="00485570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E45AB" w:rsidRDefault="003E45AB" w:rsidP="0074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395" w:rsidRDefault="00743FA5" w:rsidP="0074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Рютневского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743FA5" w:rsidRPr="0057644B" w:rsidRDefault="00743FA5" w:rsidP="00E53395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43FA5" w:rsidRPr="0057644B" w:rsidRDefault="009A1F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53395" w:rsidRPr="0057644B" w:rsidRDefault="00E53395" w:rsidP="0074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FA5" w:rsidRPr="0057644B" w:rsidRDefault="00743FA5" w:rsidP="0074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743FA5" w:rsidRPr="0057644B" w:rsidRDefault="001C3DE6" w:rsidP="00743F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Починки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743FA5" w:rsidRPr="0057644B" w:rsidRDefault="00743FA5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E53395" w:rsidRPr="0057644B" w:rsidRDefault="00E53395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867" w:rsidRDefault="00743FA5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4E7867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</w:t>
      </w:r>
      <w:r w:rsidR="004E786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r w:rsidR="004E78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Телегинского</w:t>
      </w:r>
      <w:r w:rsidR="004E786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4E78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7867" w:rsidRDefault="009A1F23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4E786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4E7867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4E7867" w:rsidRPr="00A14395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4E7867" w:rsidRPr="00A14395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4E7867" w:rsidRPr="00A14395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E7867" w:rsidRPr="00A14395" w:rsidRDefault="009A1F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A1F23" w:rsidRDefault="009A1F23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867" w:rsidRPr="00960930" w:rsidRDefault="004E7867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4E7867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9A1F23" w:rsidRDefault="009A1F23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867" w:rsidRDefault="009A1F23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4E786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4E7867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4E7867" w:rsidRPr="00A14395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4E7867" w:rsidRPr="00A14395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4E7867" w:rsidRPr="00A14395" w:rsidRDefault="004E7867" w:rsidP="004E78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E7867" w:rsidRPr="00A14395" w:rsidRDefault="009A1F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A1F23" w:rsidRDefault="009A1F23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867" w:rsidRPr="00960930" w:rsidRDefault="004E7867" w:rsidP="004E78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4E7867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4E7867" w:rsidRPr="00960930" w:rsidRDefault="004E7867" w:rsidP="004E78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E7867" w:rsidRPr="00960930" w:rsidRDefault="004E786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9A1F23" w:rsidRPr="0057644B" w:rsidRDefault="009A1F23" w:rsidP="00681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95B" w:rsidRPr="0057644B" w:rsidRDefault="00681623" w:rsidP="00681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перечне населенных пунктов Толбухинского сельского округа</w:t>
      </w:r>
    </w:p>
    <w:p w:rsidR="00681623" w:rsidRPr="0057644B" w:rsidRDefault="00681623" w:rsidP="001E495B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81623" w:rsidRPr="0057644B" w:rsidRDefault="001E495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1E495B" w:rsidRPr="0057644B" w:rsidRDefault="001E495B" w:rsidP="00681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623" w:rsidRPr="0057644B" w:rsidRDefault="00681623" w:rsidP="00681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681623" w:rsidRPr="0057644B" w:rsidRDefault="001C3DE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681623" w:rsidRPr="0057644B" w:rsidRDefault="0068162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E495B" w:rsidRPr="0057644B" w:rsidRDefault="001E495B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Pr="0057644B" w:rsidRDefault="00681623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D52D57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Точищенского сельского округа:</w:t>
      </w:r>
    </w:p>
    <w:p w:rsidR="00D52D57" w:rsidRPr="0057644B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D52D57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2D57" w:rsidRPr="0057644B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52D57" w:rsidRPr="0057644B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52D57" w:rsidRPr="0057644B" w:rsidRDefault="00D52D57" w:rsidP="00982F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82FFB"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ндреевское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52D57" w:rsidRPr="0057644B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Pr="0057644B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Pr="00960930" w:rsidRDefault="00D52D57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D52D57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D52D57" w:rsidRPr="00960930" w:rsidRDefault="00D52D57" w:rsidP="008574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574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ндреевское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D52D5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D52D57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2D57" w:rsidRPr="00A14395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52D57" w:rsidRPr="00A14395" w:rsidRDefault="00DE1E0B" w:rsidP="00DE1E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D52D57" w:rsidRPr="00A14395" w:rsidRDefault="0085749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52D57" w:rsidRPr="00A14395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Pr="00960930" w:rsidRDefault="00D52D57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D52D57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52D57" w:rsidRPr="00960930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253" w:type="dxa"/>
          </w:tcPr>
          <w:p w:rsidR="00D52D57" w:rsidRPr="00960930" w:rsidRDefault="0085749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D52D57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D52D57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52D57" w:rsidRPr="00A14395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52D57" w:rsidRPr="00A14395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52D57" w:rsidRPr="00A14395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52D57" w:rsidRPr="00A14395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57" w:rsidRPr="00960930" w:rsidRDefault="00D52D57" w:rsidP="00D52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D52D57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145" w:type="dxa"/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D52D57" w:rsidRPr="00960930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52D57" w:rsidRPr="00960930" w:rsidRDefault="00D52D57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78E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67478E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67478E" w:rsidRPr="00A14395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67478E" w:rsidRPr="00A14395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67478E" w:rsidRPr="00A14395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67478E" w:rsidRPr="00A14395" w:rsidRDefault="0067478E" w:rsidP="006747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7478E" w:rsidRPr="00A14395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78E" w:rsidRPr="00960930" w:rsidRDefault="0067478E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67478E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67478E" w:rsidRPr="00960930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67478E" w:rsidRPr="00960930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67478E" w:rsidRPr="00960930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Павловское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67478E" w:rsidRPr="00960930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Pr="0057644B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78E" w:rsidRPr="0057644B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67478E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Pr="0057644B" w:rsidRDefault="005362C2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78E" w:rsidRPr="0057644B" w:rsidRDefault="0067478E" w:rsidP="00674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67478E" w:rsidRPr="0057644B" w:rsidRDefault="001C3DE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Погорелки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67478E" w:rsidRPr="0057644B" w:rsidRDefault="0067478E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5362C2" w:rsidRPr="0057644B" w:rsidRDefault="005362C2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57644B" w:rsidRDefault="00DE1E0B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 перечне населенных пунктов Ширинского сельского округа:</w:t>
      </w:r>
    </w:p>
    <w:p w:rsidR="00DE1E0B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DE1E0B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Конищево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E1E0B" w:rsidRPr="0057644B" w:rsidRDefault="00ED7091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27E26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57644B" w:rsidRDefault="00DE1E0B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E1E0B" w:rsidRPr="0057644B" w:rsidRDefault="001C3DE6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53" w:type="dxa"/>
          </w:tcPr>
          <w:p w:rsidR="00DE1E0B" w:rsidRPr="0057644B" w:rsidRDefault="00DE1E0B" w:rsidP="00DE1E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Конищево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27E26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DE1E0B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E1E0B" w:rsidRPr="0057644B" w:rsidRDefault="00DE1E0B" w:rsidP="00DE1E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Починки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E1E0B" w:rsidRPr="0057644B" w:rsidRDefault="00ED7091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27E26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57644B" w:rsidRDefault="00DE1E0B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57644B" w:rsidRPr="0057644B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53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Починки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27E26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57644B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DE1E0B"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9356" w:type="dxa"/>
        <w:tblLayout w:type="fixed"/>
        <w:tblLook w:val="04A0" w:firstRow="1" w:lastRow="0" w:firstColumn="1" w:lastColumn="0" w:noHBand="0" w:noVBand="1"/>
      </w:tblPr>
      <w:tblGrid>
        <w:gridCol w:w="426"/>
        <w:gridCol w:w="4110"/>
        <w:gridCol w:w="4253"/>
        <w:gridCol w:w="567"/>
      </w:tblGrid>
      <w:tr w:rsidR="0057644B" w:rsidRPr="0057644B" w:rsidTr="001B613A">
        <w:trPr>
          <w:trHeight w:val="218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10" w:type="dxa"/>
          </w:tcPr>
          <w:p w:rsidR="00DE1E0B" w:rsidRPr="0057644B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3" w:type="dxa"/>
          </w:tcPr>
          <w:p w:rsidR="00DE1E0B" w:rsidRPr="0057644B" w:rsidRDefault="008D3B7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Чуркино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E1E0B" w:rsidRPr="0057644B" w:rsidRDefault="00ED7091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27E26" w:rsidRDefault="00427E26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E0B" w:rsidRPr="00960930" w:rsidRDefault="00DE1E0B" w:rsidP="00DE1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145"/>
        <w:gridCol w:w="4253"/>
        <w:gridCol w:w="565"/>
      </w:tblGrid>
      <w:tr w:rsidR="00DE1E0B" w:rsidRPr="00960930" w:rsidTr="001B613A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E1E0B" w:rsidRPr="00960930" w:rsidRDefault="00DE1E0B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45" w:type="dxa"/>
          </w:tcPr>
          <w:p w:rsidR="00DE1E0B" w:rsidRPr="00960930" w:rsidRDefault="008D3B7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53" w:type="dxa"/>
          </w:tcPr>
          <w:p w:rsidR="00DE1E0B" w:rsidRPr="00960930" w:rsidRDefault="008D3B7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Чуркино</w:t>
            </w:r>
          </w:p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E1E0B" w:rsidRPr="00960930" w:rsidRDefault="008D3B73" w:rsidP="001B61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5A4EE2" w:rsidRPr="00960930" w:rsidRDefault="005A4EE2" w:rsidP="005A4E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FB01BC" w:rsidRPr="0052220F" w:rsidRDefault="00FB01BC" w:rsidP="00BA5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>М.Я. Евраев</w:t>
      </w:r>
    </w:p>
    <w:p w:rsidR="003C76C0" w:rsidRPr="0052220F" w:rsidRDefault="003C76C0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</w:t>
      </w:r>
      <w:proofErr w:type="gramStart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_»_</w:t>
      </w:r>
      <w:proofErr w:type="gramEnd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060A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9060A" w:rsidSect="001C3DE6">
          <w:headerReference w:type="default" r:id="rId8"/>
          <w:pgSz w:w="11906" w:h="16838" w:code="9"/>
          <w:pgMar w:top="1134" w:right="567" w:bottom="1134" w:left="1985" w:header="454" w:footer="567" w:gutter="0"/>
          <w:pgNumType w:start="1"/>
          <w:cols w:space="708"/>
          <w:titlePg/>
          <w:docGrid w:linePitch="381"/>
        </w:sect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p w:rsidR="0009060A" w:rsidRPr="00036794" w:rsidRDefault="0009060A" w:rsidP="000906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</w:t>
      </w:r>
      <w:r w:rsidR="00E6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ояснительная записка</w:t>
      </w:r>
      <w:r w:rsidR="00E6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закона Ярославской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«О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изменении административно-территориального устройства </w:t>
      </w:r>
      <w:r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отдельных сельских округов, входящих в состав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Ярославского</w:t>
      </w:r>
      <w:r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Ярославской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17</w:t>
      </w:r>
      <w:r w:rsidR="00E6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09060A" w:rsidRPr="0009060A" w:rsidRDefault="0009060A" w:rsidP="000906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60A" w:rsidRPr="0009060A" w:rsidRDefault="0009060A" w:rsidP="00090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71 населенный пункт, расположенный на территории Ярославского муниципального округа, имеет наименования и типы дублирующиеся с наименованиями и типами других населенных пунктов, расположенных на территории Ярославского муниципального округа.</w:t>
      </w:r>
    </w:p>
    <w:p w:rsidR="0009060A" w:rsidRPr="0009060A" w:rsidRDefault="0009060A" w:rsidP="00090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обстоятельство создает сложности при реализации прав жителей Ярославского муниципального округа и организаций, расположенных на</w:t>
      </w:r>
      <w:r w:rsidR="00E6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Ярославского муниципального округа, на получение государственных и муниципальных услуг.</w:t>
      </w:r>
    </w:p>
    <w:p w:rsidR="00FA4C9E" w:rsidRDefault="0009060A" w:rsidP="00FA4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 w:rsidR="00E64935" w:rsidRPr="00E649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Ярославской области «</w:t>
      </w:r>
      <w:r w:rsidR="00E64935" w:rsidRPr="00E6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изменении административно-территориального устройства отдельных сельских округов, входящих в состав Ярославского района Ярославской области, и внесении изменений в приложение </w:t>
      </w:r>
      <w:r w:rsidR="00E6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E64935" w:rsidRPr="00E6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Закону Ярославской области «О видах и границах муниципальных образований Ярославской области»</w:t>
      </w:r>
      <w:r w:rsidR="00E6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также законопроект, проект закона) </w:t>
      </w: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части 5 статьи</w:t>
      </w:r>
      <w:r w:rsidR="00FA4C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9060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Ярославской области от 7 февраля 2002 года № 12-з «Об административно-территориальном устройстве Ярославской области и порядке его изменения» предусматривается </w:t>
      </w:r>
      <w:r w:rsidR="00E6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типов сельских населенных пунктов</w:t>
      </w:r>
      <w:r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</w:t>
      </w:r>
      <w:r w:rsidR="00944B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состав: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Бекреневского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Глебовского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Карабихского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Курбского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Левцовского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Лютовского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Меленковского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Мордвиновского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Рютневского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Телегинского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Толбухинского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Точищенского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области;</w:t>
      </w:r>
    </w:p>
    <w:p w:rsidR="00944B1A" w:rsidRDefault="00944B1A" w:rsidP="00944B1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Ширинского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Ярославского района Ярославской области.</w:t>
      </w:r>
    </w:p>
    <w:p w:rsidR="0009060A" w:rsidRPr="00E64935" w:rsidRDefault="00E64935" w:rsidP="00E64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Законопроектом</w:t>
      </w:r>
      <w:r w:rsidR="0009060A"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сельские</w:t>
      </w:r>
      <w:r w:rsidR="0009060A"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пункты, расположенные на территории Ярославского муниципального округа, тип которых предлагается изменить,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соответствующие изменения </w:t>
      </w:r>
      <w:r w:rsidRPr="00E6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приложение 17 к Закону Ярославской области «О видах и границах муниципальных образований Ярославской области»</w:t>
      </w:r>
      <w:r w:rsidR="0009060A" w:rsidRPr="000906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3DE6" w:rsidRPr="0057644B" w:rsidRDefault="00E64935" w:rsidP="001C3DE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6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решения Муниципального Совета Ярославского </w:t>
      </w:r>
      <w:r w:rsidRPr="00576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от 29.01.2026 № 1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Ярославского района Ярославской области» на территории Ярославского муниципального округа </w:t>
      </w:r>
      <w:r w:rsidRPr="0057644B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в период с 5 по 15 февраля 2026 года были проведены мероприятия по выявлению мнения населения по вопросу изменения типов сельских населенных пунктов, входящих в состав отдельных сельских округов Ярославского района Ярославской области. </w:t>
      </w:r>
      <w:r w:rsidR="001C3DE6" w:rsidRPr="0057644B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>Всего в анкетировании приняло участие 310 жителей Ярославского муниципального округа.</w:t>
      </w:r>
      <w:r w:rsidR="001C3DE6" w:rsidRPr="0057644B">
        <w:rPr>
          <w:rFonts w:ascii="Times New Roman" w:hAnsi="Times New Roman"/>
          <w:sz w:val="28"/>
        </w:rPr>
        <w:t xml:space="preserve"> Большинство из них (258 или 83,2%) поддержали необходимость изменения типа сельских населенных пунктов - деревня, указанных в законопроекте, изменив их на соответствующий тип сельского населенного пункта: село, хутор, слобода, поселок. Против высказались 52 жителя или 16,8% участников мероприятия по выявлению мнения населения.</w:t>
      </w:r>
    </w:p>
    <w:p w:rsidR="00E64935" w:rsidRPr="0057644B" w:rsidRDefault="00E64935" w:rsidP="00E64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</w:pPr>
      <w:r w:rsidRPr="0057644B">
        <w:rPr>
          <w:rFonts w:ascii="Times New Roman" w:hAnsi="Times New Roman" w:cs="Times New Roman"/>
          <w:sz w:val="28"/>
          <w:szCs w:val="28"/>
        </w:rPr>
        <w:t>Принятие закона области «</w:t>
      </w:r>
      <w:r w:rsidRPr="005764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изменении административно-территориального устройства отдельных сельских округов, входящих в состав Ярославского района Ярославской области, и внесении изменений в приложение 17 к Закону Ярославской области «О видах и границах муниципальных образований Ярославской области» </w:t>
      </w:r>
      <w:r w:rsidRPr="0057644B">
        <w:rPr>
          <w:rFonts w:ascii="Times New Roman" w:hAnsi="Times New Roman" w:cs="Times New Roman"/>
          <w:sz w:val="28"/>
          <w:szCs w:val="28"/>
        </w:rPr>
        <w:t>не повлечет увеличения расходов (снижения доходов) областного и местных бюджетов.</w:t>
      </w:r>
    </w:p>
    <w:sectPr w:rsidR="00E64935" w:rsidRPr="0057644B" w:rsidSect="00DF3183">
      <w:pgSz w:w="11906" w:h="16838" w:code="9"/>
      <w:pgMar w:top="1134" w:right="567" w:bottom="1134" w:left="1985" w:header="45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660" w:rsidRDefault="00291660">
      <w:pPr>
        <w:spacing w:after="0" w:line="240" w:lineRule="auto"/>
      </w:pPr>
      <w:r>
        <w:separator/>
      </w:r>
    </w:p>
  </w:endnote>
  <w:endnote w:type="continuationSeparator" w:id="0">
    <w:p w:rsidR="00291660" w:rsidRDefault="0029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660" w:rsidRDefault="00291660">
      <w:pPr>
        <w:spacing w:after="0" w:line="240" w:lineRule="auto"/>
      </w:pPr>
      <w:r>
        <w:separator/>
      </w:r>
    </w:p>
  </w:footnote>
  <w:footnote w:type="continuationSeparator" w:id="0">
    <w:p w:rsidR="00291660" w:rsidRDefault="0029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A0255" w:rsidRPr="00315431" w:rsidRDefault="007A025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76C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0255" w:rsidRPr="003D3955" w:rsidRDefault="007A0255" w:rsidP="007A0255">
    <w:pPr>
      <w:pStyle w:val="a3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34D61"/>
    <w:multiLevelType w:val="hybridMultilevel"/>
    <w:tmpl w:val="76D8B232"/>
    <w:lvl w:ilvl="0" w:tplc="0419000F">
      <w:start w:val="1"/>
      <w:numFmt w:val="decimal"/>
      <w:lvlText w:val="%1."/>
      <w:lvlJc w:val="left"/>
      <w:pPr>
        <w:ind w:left="1419" w:hanging="360"/>
      </w:p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C00D5C"/>
    <w:multiLevelType w:val="hybridMultilevel"/>
    <w:tmpl w:val="411086CA"/>
    <w:lvl w:ilvl="0" w:tplc="A4640D4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32"/>
    <w:rsid w:val="00005B73"/>
    <w:rsid w:val="00007941"/>
    <w:rsid w:val="00010039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6B25"/>
    <w:rsid w:val="000776A2"/>
    <w:rsid w:val="00084250"/>
    <w:rsid w:val="00087048"/>
    <w:rsid w:val="0009060A"/>
    <w:rsid w:val="000B1236"/>
    <w:rsid w:val="000B1707"/>
    <w:rsid w:val="000C1571"/>
    <w:rsid w:val="000C32A4"/>
    <w:rsid w:val="000D6830"/>
    <w:rsid w:val="000E5F39"/>
    <w:rsid w:val="000E7797"/>
    <w:rsid w:val="000F1CF4"/>
    <w:rsid w:val="00100248"/>
    <w:rsid w:val="001017D9"/>
    <w:rsid w:val="00112655"/>
    <w:rsid w:val="0011489B"/>
    <w:rsid w:val="00127FF5"/>
    <w:rsid w:val="001348D2"/>
    <w:rsid w:val="00134A5A"/>
    <w:rsid w:val="0014245A"/>
    <w:rsid w:val="00150935"/>
    <w:rsid w:val="00174B46"/>
    <w:rsid w:val="00185F1A"/>
    <w:rsid w:val="001910C3"/>
    <w:rsid w:val="001933E9"/>
    <w:rsid w:val="001B6BC0"/>
    <w:rsid w:val="001C3DE6"/>
    <w:rsid w:val="001C7A19"/>
    <w:rsid w:val="001E1ECD"/>
    <w:rsid w:val="001E495B"/>
    <w:rsid w:val="001E733B"/>
    <w:rsid w:val="001E7C5C"/>
    <w:rsid w:val="001F2778"/>
    <w:rsid w:val="001F36B3"/>
    <w:rsid w:val="001F4FCD"/>
    <w:rsid w:val="001F671A"/>
    <w:rsid w:val="00212B63"/>
    <w:rsid w:val="002248D8"/>
    <w:rsid w:val="00242616"/>
    <w:rsid w:val="002449FA"/>
    <w:rsid w:val="00253388"/>
    <w:rsid w:val="00256C5D"/>
    <w:rsid w:val="00256DB0"/>
    <w:rsid w:val="00262E2D"/>
    <w:rsid w:val="002636BD"/>
    <w:rsid w:val="002701D7"/>
    <w:rsid w:val="00285A42"/>
    <w:rsid w:val="00291660"/>
    <w:rsid w:val="0029279C"/>
    <w:rsid w:val="00293E3D"/>
    <w:rsid w:val="002946D7"/>
    <w:rsid w:val="00295A4A"/>
    <w:rsid w:val="002A29EA"/>
    <w:rsid w:val="002B25D4"/>
    <w:rsid w:val="002B5169"/>
    <w:rsid w:val="002B5DD5"/>
    <w:rsid w:val="002B7E45"/>
    <w:rsid w:val="002C3179"/>
    <w:rsid w:val="002C5B4A"/>
    <w:rsid w:val="002C6FFD"/>
    <w:rsid w:val="002D394C"/>
    <w:rsid w:val="002E1DEB"/>
    <w:rsid w:val="002E677F"/>
    <w:rsid w:val="002E7CAD"/>
    <w:rsid w:val="002F2072"/>
    <w:rsid w:val="002F5AFD"/>
    <w:rsid w:val="00303560"/>
    <w:rsid w:val="00303E9B"/>
    <w:rsid w:val="00310C54"/>
    <w:rsid w:val="00315431"/>
    <w:rsid w:val="003277D2"/>
    <w:rsid w:val="003326D1"/>
    <w:rsid w:val="0033532A"/>
    <w:rsid w:val="00347EBC"/>
    <w:rsid w:val="0036372E"/>
    <w:rsid w:val="00370401"/>
    <w:rsid w:val="00373420"/>
    <w:rsid w:val="003806FD"/>
    <w:rsid w:val="00381C28"/>
    <w:rsid w:val="003A20FF"/>
    <w:rsid w:val="003A49D2"/>
    <w:rsid w:val="003A794E"/>
    <w:rsid w:val="003B230C"/>
    <w:rsid w:val="003C0E28"/>
    <w:rsid w:val="003C76C0"/>
    <w:rsid w:val="003D6109"/>
    <w:rsid w:val="003E45AB"/>
    <w:rsid w:val="003E52B4"/>
    <w:rsid w:val="003F5F74"/>
    <w:rsid w:val="00403044"/>
    <w:rsid w:val="00406AD9"/>
    <w:rsid w:val="00407777"/>
    <w:rsid w:val="00410E6E"/>
    <w:rsid w:val="004150C8"/>
    <w:rsid w:val="00417871"/>
    <w:rsid w:val="00424E0C"/>
    <w:rsid w:val="00427E26"/>
    <w:rsid w:val="00433356"/>
    <w:rsid w:val="00445E26"/>
    <w:rsid w:val="00446986"/>
    <w:rsid w:val="00455268"/>
    <w:rsid w:val="00460197"/>
    <w:rsid w:val="0046164D"/>
    <w:rsid w:val="00461C9B"/>
    <w:rsid w:val="004755CD"/>
    <w:rsid w:val="00475E4A"/>
    <w:rsid w:val="00483001"/>
    <w:rsid w:val="00485570"/>
    <w:rsid w:val="004869FC"/>
    <w:rsid w:val="00486A32"/>
    <w:rsid w:val="00491A26"/>
    <w:rsid w:val="0049512D"/>
    <w:rsid w:val="004C0E55"/>
    <w:rsid w:val="004D36DF"/>
    <w:rsid w:val="004E7867"/>
    <w:rsid w:val="005001B3"/>
    <w:rsid w:val="00502C45"/>
    <w:rsid w:val="0052220F"/>
    <w:rsid w:val="0052761E"/>
    <w:rsid w:val="005362C2"/>
    <w:rsid w:val="005412DA"/>
    <w:rsid w:val="005430DA"/>
    <w:rsid w:val="0054689B"/>
    <w:rsid w:val="00551559"/>
    <w:rsid w:val="005530F5"/>
    <w:rsid w:val="005603A4"/>
    <w:rsid w:val="005701CE"/>
    <w:rsid w:val="00571AA2"/>
    <w:rsid w:val="0057644B"/>
    <w:rsid w:val="00585D5F"/>
    <w:rsid w:val="00591539"/>
    <w:rsid w:val="00593CBB"/>
    <w:rsid w:val="005945F6"/>
    <w:rsid w:val="00596E8B"/>
    <w:rsid w:val="005A4EE2"/>
    <w:rsid w:val="005A5B8C"/>
    <w:rsid w:val="005A70F0"/>
    <w:rsid w:val="005C162A"/>
    <w:rsid w:val="005C2F08"/>
    <w:rsid w:val="005C7146"/>
    <w:rsid w:val="005D1043"/>
    <w:rsid w:val="005D6762"/>
    <w:rsid w:val="005E1886"/>
    <w:rsid w:val="00621E20"/>
    <w:rsid w:val="006224B4"/>
    <w:rsid w:val="006349F5"/>
    <w:rsid w:val="00640D9E"/>
    <w:rsid w:val="00642299"/>
    <w:rsid w:val="00663304"/>
    <w:rsid w:val="00663418"/>
    <w:rsid w:val="00666CA4"/>
    <w:rsid w:val="0067478E"/>
    <w:rsid w:val="0067658C"/>
    <w:rsid w:val="00681623"/>
    <w:rsid w:val="00694EBF"/>
    <w:rsid w:val="006A3D56"/>
    <w:rsid w:val="006A5385"/>
    <w:rsid w:val="006B00C4"/>
    <w:rsid w:val="006B1C52"/>
    <w:rsid w:val="006C1C3A"/>
    <w:rsid w:val="006C2D95"/>
    <w:rsid w:val="006D1DEF"/>
    <w:rsid w:val="006D2602"/>
    <w:rsid w:val="006D74D5"/>
    <w:rsid w:val="006E107F"/>
    <w:rsid w:val="006E3E29"/>
    <w:rsid w:val="00712DC3"/>
    <w:rsid w:val="007152D0"/>
    <w:rsid w:val="007164AE"/>
    <w:rsid w:val="00717F57"/>
    <w:rsid w:val="0072487D"/>
    <w:rsid w:val="0072491C"/>
    <w:rsid w:val="00735D13"/>
    <w:rsid w:val="00737CD4"/>
    <w:rsid w:val="00743FA5"/>
    <w:rsid w:val="00747B57"/>
    <w:rsid w:val="00750CE9"/>
    <w:rsid w:val="00757BFB"/>
    <w:rsid w:val="00770BEE"/>
    <w:rsid w:val="0077359A"/>
    <w:rsid w:val="00793A7D"/>
    <w:rsid w:val="00795FC0"/>
    <w:rsid w:val="00797CFC"/>
    <w:rsid w:val="007A0255"/>
    <w:rsid w:val="007A47AA"/>
    <w:rsid w:val="007C037D"/>
    <w:rsid w:val="007C2953"/>
    <w:rsid w:val="007D3D3D"/>
    <w:rsid w:val="007D507A"/>
    <w:rsid w:val="007E4E1B"/>
    <w:rsid w:val="00804E06"/>
    <w:rsid w:val="00822B10"/>
    <w:rsid w:val="008243C2"/>
    <w:rsid w:val="00841845"/>
    <w:rsid w:val="00847AAE"/>
    <w:rsid w:val="00850B78"/>
    <w:rsid w:val="0085214F"/>
    <w:rsid w:val="00852C5E"/>
    <w:rsid w:val="0085749B"/>
    <w:rsid w:val="00871B67"/>
    <w:rsid w:val="00872436"/>
    <w:rsid w:val="008770ED"/>
    <w:rsid w:val="00883F39"/>
    <w:rsid w:val="0088712E"/>
    <w:rsid w:val="00893568"/>
    <w:rsid w:val="00895DFE"/>
    <w:rsid w:val="008A177F"/>
    <w:rsid w:val="008A18ED"/>
    <w:rsid w:val="008A3886"/>
    <w:rsid w:val="008A6D3C"/>
    <w:rsid w:val="008B13CE"/>
    <w:rsid w:val="008B146E"/>
    <w:rsid w:val="008B7797"/>
    <w:rsid w:val="008C5A20"/>
    <w:rsid w:val="008D07D8"/>
    <w:rsid w:val="008D3B73"/>
    <w:rsid w:val="008E6B09"/>
    <w:rsid w:val="008E6C48"/>
    <w:rsid w:val="008F3DFF"/>
    <w:rsid w:val="00900BD2"/>
    <w:rsid w:val="00903BC3"/>
    <w:rsid w:val="00915EA9"/>
    <w:rsid w:val="00936777"/>
    <w:rsid w:val="009407D7"/>
    <w:rsid w:val="009449A0"/>
    <w:rsid w:val="00944B1A"/>
    <w:rsid w:val="0094686F"/>
    <w:rsid w:val="00954D7D"/>
    <w:rsid w:val="00960930"/>
    <w:rsid w:val="00964500"/>
    <w:rsid w:val="00980400"/>
    <w:rsid w:val="00980F4F"/>
    <w:rsid w:val="00982FFB"/>
    <w:rsid w:val="009A1F23"/>
    <w:rsid w:val="009A68CE"/>
    <w:rsid w:val="009B4DB6"/>
    <w:rsid w:val="009B523F"/>
    <w:rsid w:val="009C447D"/>
    <w:rsid w:val="009F2F2B"/>
    <w:rsid w:val="009F3946"/>
    <w:rsid w:val="009F5002"/>
    <w:rsid w:val="009F555C"/>
    <w:rsid w:val="00A0397D"/>
    <w:rsid w:val="00A040C7"/>
    <w:rsid w:val="00A13CCF"/>
    <w:rsid w:val="00A14395"/>
    <w:rsid w:val="00A2073E"/>
    <w:rsid w:val="00A44EDF"/>
    <w:rsid w:val="00A5727D"/>
    <w:rsid w:val="00A71093"/>
    <w:rsid w:val="00AA3152"/>
    <w:rsid w:val="00AB46F8"/>
    <w:rsid w:val="00AD5A9B"/>
    <w:rsid w:val="00AD6179"/>
    <w:rsid w:val="00AF7CFE"/>
    <w:rsid w:val="00B01AFA"/>
    <w:rsid w:val="00B048F9"/>
    <w:rsid w:val="00B14767"/>
    <w:rsid w:val="00B21794"/>
    <w:rsid w:val="00B27314"/>
    <w:rsid w:val="00B274FA"/>
    <w:rsid w:val="00B33289"/>
    <w:rsid w:val="00B3354F"/>
    <w:rsid w:val="00B37D59"/>
    <w:rsid w:val="00B44C36"/>
    <w:rsid w:val="00B53FAD"/>
    <w:rsid w:val="00B7102B"/>
    <w:rsid w:val="00B724E4"/>
    <w:rsid w:val="00B82D85"/>
    <w:rsid w:val="00B951AE"/>
    <w:rsid w:val="00BA18DD"/>
    <w:rsid w:val="00BA19D0"/>
    <w:rsid w:val="00BA559F"/>
    <w:rsid w:val="00BA7B64"/>
    <w:rsid w:val="00BA7FC2"/>
    <w:rsid w:val="00BB7B60"/>
    <w:rsid w:val="00BC48A1"/>
    <w:rsid w:val="00BC642B"/>
    <w:rsid w:val="00BC6486"/>
    <w:rsid w:val="00BF1501"/>
    <w:rsid w:val="00BF2A43"/>
    <w:rsid w:val="00C04332"/>
    <w:rsid w:val="00C04B30"/>
    <w:rsid w:val="00C057A4"/>
    <w:rsid w:val="00C17766"/>
    <w:rsid w:val="00C201DA"/>
    <w:rsid w:val="00C213A7"/>
    <w:rsid w:val="00C23097"/>
    <w:rsid w:val="00C2338C"/>
    <w:rsid w:val="00C31931"/>
    <w:rsid w:val="00C35D23"/>
    <w:rsid w:val="00C40E06"/>
    <w:rsid w:val="00C539BD"/>
    <w:rsid w:val="00C74F59"/>
    <w:rsid w:val="00C9163A"/>
    <w:rsid w:val="00C92464"/>
    <w:rsid w:val="00CA1C9F"/>
    <w:rsid w:val="00CA32CF"/>
    <w:rsid w:val="00CB219B"/>
    <w:rsid w:val="00CB5C25"/>
    <w:rsid w:val="00CC0090"/>
    <w:rsid w:val="00CE08C9"/>
    <w:rsid w:val="00CE41EF"/>
    <w:rsid w:val="00CF0D95"/>
    <w:rsid w:val="00CF161C"/>
    <w:rsid w:val="00CF2563"/>
    <w:rsid w:val="00CF6844"/>
    <w:rsid w:val="00CF6FA9"/>
    <w:rsid w:val="00D13868"/>
    <w:rsid w:val="00D1486B"/>
    <w:rsid w:val="00D15A15"/>
    <w:rsid w:val="00D225CE"/>
    <w:rsid w:val="00D311B3"/>
    <w:rsid w:val="00D313A7"/>
    <w:rsid w:val="00D43184"/>
    <w:rsid w:val="00D50BFE"/>
    <w:rsid w:val="00D51CB0"/>
    <w:rsid w:val="00D52D57"/>
    <w:rsid w:val="00D56EC8"/>
    <w:rsid w:val="00D67037"/>
    <w:rsid w:val="00D70D3F"/>
    <w:rsid w:val="00D8689E"/>
    <w:rsid w:val="00D91D43"/>
    <w:rsid w:val="00D922F2"/>
    <w:rsid w:val="00D92A75"/>
    <w:rsid w:val="00DA0DFA"/>
    <w:rsid w:val="00DB0A1A"/>
    <w:rsid w:val="00DB2B1E"/>
    <w:rsid w:val="00DD4BE4"/>
    <w:rsid w:val="00DE1E0B"/>
    <w:rsid w:val="00DE25BF"/>
    <w:rsid w:val="00DE7473"/>
    <w:rsid w:val="00DF1EE5"/>
    <w:rsid w:val="00DF3183"/>
    <w:rsid w:val="00DF669D"/>
    <w:rsid w:val="00E10DCD"/>
    <w:rsid w:val="00E118FF"/>
    <w:rsid w:val="00E2568C"/>
    <w:rsid w:val="00E257E4"/>
    <w:rsid w:val="00E2753B"/>
    <w:rsid w:val="00E41DC3"/>
    <w:rsid w:val="00E506D4"/>
    <w:rsid w:val="00E52F3A"/>
    <w:rsid w:val="00E53395"/>
    <w:rsid w:val="00E64935"/>
    <w:rsid w:val="00E767EC"/>
    <w:rsid w:val="00E95358"/>
    <w:rsid w:val="00EA183A"/>
    <w:rsid w:val="00EA1FBC"/>
    <w:rsid w:val="00EA2EB2"/>
    <w:rsid w:val="00EA6BB7"/>
    <w:rsid w:val="00EA76B0"/>
    <w:rsid w:val="00EB4203"/>
    <w:rsid w:val="00EB529A"/>
    <w:rsid w:val="00EC68E1"/>
    <w:rsid w:val="00ED37FA"/>
    <w:rsid w:val="00ED421A"/>
    <w:rsid w:val="00ED5DB4"/>
    <w:rsid w:val="00ED5E34"/>
    <w:rsid w:val="00ED7091"/>
    <w:rsid w:val="00ED7AD9"/>
    <w:rsid w:val="00EE0D72"/>
    <w:rsid w:val="00EE41D9"/>
    <w:rsid w:val="00EE5CD6"/>
    <w:rsid w:val="00F00E00"/>
    <w:rsid w:val="00F13265"/>
    <w:rsid w:val="00F13464"/>
    <w:rsid w:val="00F20C4E"/>
    <w:rsid w:val="00F21CBF"/>
    <w:rsid w:val="00F3736A"/>
    <w:rsid w:val="00F432D7"/>
    <w:rsid w:val="00F444C6"/>
    <w:rsid w:val="00F50850"/>
    <w:rsid w:val="00F50BB6"/>
    <w:rsid w:val="00F55A58"/>
    <w:rsid w:val="00F65632"/>
    <w:rsid w:val="00F71243"/>
    <w:rsid w:val="00F75478"/>
    <w:rsid w:val="00F81EC2"/>
    <w:rsid w:val="00F84DBD"/>
    <w:rsid w:val="00F86C44"/>
    <w:rsid w:val="00F91093"/>
    <w:rsid w:val="00F97CF2"/>
    <w:rsid w:val="00FA301A"/>
    <w:rsid w:val="00FA4C9E"/>
    <w:rsid w:val="00FA6461"/>
    <w:rsid w:val="00FB01BC"/>
    <w:rsid w:val="00FB338B"/>
    <w:rsid w:val="00FB77B6"/>
    <w:rsid w:val="00FB7DAD"/>
    <w:rsid w:val="00FC2F19"/>
    <w:rsid w:val="00FD42E5"/>
    <w:rsid w:val="00FE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E11A"/>
  <w15:docId w15:val="{6D4FEB56-A95E-42F6-92A7-172F10E0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paragraph" w:styleId="2">
    <w:name w:val="heading 2"/>
    <w:basedOn w:val="a"/>
    <w:next w:val="a"/>
    <w:link w:val="20"/>
    <w:qFormat/>
    <w:rsid w:val="003D6109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52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D6109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3D6109"/>
    <w:pPr>
      <w:keepNext/>
      <w:numPr>
        <w:ilvl w:val="4"/>
        <w:numId w:val="5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D6109"/>
    <w:rPr>
      <w:rFonts w:ascii="Times New Roman" w:eastAsia="Times New Roman" w:hAnsi="Times New Roman" w:cs="Times New Roman"/>
      <w:sz w:val="52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D6109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3D610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c">
    <w:name w:val="No Spacing"/>
    <w:uiPriority w:val="1"/>
    <w:qFormat/>
    <w:rsid w:val="004755C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A03BBE3</Template>
  <TotalTime>2</TotalTime>
  <Pages>11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Олег Юрьевич Килипченко</cp:lastModifiedBy>
  <cp:revision>3</cp:revision>
  <cp:lastPrinted>2025-12-25T07:43:00Z</cp:lastPrinted>
  <dcterms:created xsi:type="dcterms:W3CDTF">2026-03-03T08:21:00Z</dcterms:created>
  <dcterms:modified xsi:type="dcterms:W3CDTF">2026-03-03T08:23:00Z</dcterms:modified>
</cp:coreProperties>
</file>